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5C274" w14:textId="4B11BC20" w:rsidR="009B01D3" w:rsidRPr="00737948" w:rsidRDefault="00737948" w:rsidP="00AE6223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4</w:t>
      </w:r>
      <w:r w:rsidRPr="00737948">
        <w:rPr>
          <w:rFonts w:ascii="Arial" w:eastAsia="SimSun" w:hAnsi="Arial" w:cs="Arial"/>
          <w:b/>
          <w:bCs/>
          <w:sz w:val="24"/>
        </w:rPr>
        <w:tab/>
        <w:t>SP-24</w:t>
      </w:r>
      <w:r w:rsidR="009B01D3">
        <w:rPr>
          <w:rFonts w:ascii="Arial" w:eastAsia="SimSun" w:hAnsi="Arial" w:cs="Arial"/>
          <w:b/>
          <w:bCs/>
          <w:sz w:val="24"/>
        </w:rPr>
        <w:t>0985</w:t>
      </w:r>
    </w:p>
    <w:p w14:paraId="39951167" w14:textId="46BC3F7A" w:rsidR="00737948" w:rsidRPr="00737948" w:rsidRDefault="00737948" w:rsidP="00737948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1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>-2</w:t>
      </w:r>
      <w:r>
        <w:rPr>
          <w:rFonts w:ascii="Arial" w:eastAsia="SimSun" w:hAnsi="Arial" w:cs="Arial"/>
          <w:b/>
          <w:bCs/>
          <w:sz w:val="24"/>
        </w:rPr>
        <w:t>1</w:t>
      </w:r>
      <w:r w:rsidRPr="00737948">
        <w:rPr>
          <w:rFonts w:ascii="Arial" w:eastAsia="SimSun" w:hAnsi="Arial" w:cs="Arial"/>
          <w:b/>
          <w:bCs/>
          <w:sz w:val="24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June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Shanghai, China</w:t>
      </w:r>
      <w:r w:rsidR="009B01D3">
        <w:rPr>
          <w:rFonts w:ascii="Arial" w:eastAsia="SimSun" w:hAnsi="Arial" w:cs="Arial"/>
          <w:b/>
          <w:bCs/>
          <w:sz w:val="24"/>
        </w:rPr>
        <w:tab/>
        <w:t>(Revision of SP-240</w:t>
      </w:r>
      <w:bookmarkStart w:id="0" w:name="_GoBack"/>
      <w:bookmarkEnd w:id="0"/>
      <w:r w:rsidR="009B01D3">
        <w:rPr>
          <w:rFonts w:ascii="Arial" w:eastAsia="SimSun" w:hAnsi="Arial" w:cs="Arial"/>
          <w:b/>
          <w:bCs/>
          <w:sz w:val="24"/>
        </w:rPr>
        <w:t>625)</w:t>
      </w:r>
    </w:p>
    <w:p w14:paraId="0FB57116" w14:textId="31D759D1" w:rsidR="00737948" w:rsidRPr="00737948" w:rsidRDefault="00737948" w:rsidP="0073794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Batang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3EC017DC" w14:textId="77777777" w:rsidR="00737948" w:rsidRPr="00737948" w:rsidRDefault="00737948" w:rsidP="0073794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Pr="00737948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New </w:t>
      </w:r>
      <w:r w:rsidRPr="00737948">
        <w:rPr>
          <w:rFonts w:ascii="Arial" w:hAnsi="Arial" w:cs="Arial"/>
          <w:b/>
          <w:sz w:val="24"/>
          <w:szCs w:val="24"/>
        </w:rPr>
        <w:t xml:space="preserve">WID: </w:t>
      </w:r>
      <w:r w:rsidRPr="00737948"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 w:rsidRPr="00737948">
        <w:rPr>
          <w:rFonts w:ascii="Arial" w:hAnsi="Arial" w:cs="Arial"/>
          <w:b/>
          <w:sz w:val="24"/>
          <w:szCs w:val="24"/>
        </w:rPr>
        <w:t xml:space="preserve">ystem architecture for </w:t>
      </w:r>
      <w:r w:rsidRPr="00737948">
        <w:rPr>
          <w:rFonts w:ascii="Arial" w:hAnsi="Arial" w:cs="Arial" w:hint="eastAsia"/>
          <w:b/>
          <w:sz w:val="24"/>
          <w:szCs w:val="24"/>
          <w:lang w:eastAsia="zh-CN"/>
        </w:rPr>
        <w:t>N</w:t>
      </w:r>
      <w:r w:rsidRPr="00737948">
        <w:rPr>
          <w:rFonts w:ascii="Arial" w:hAnsi="Arial" w:cs="Arial"/>
          <w:b/>
          <w:sz w:val="24"/>
          <w:szCs w:val="24"/>
        </w:rPr>
        <w:t xml:space="preserve">ext </w:t>
      </w:r>
      <w:r w:rsidRPr="00737948">
        <w:rPr>
          <w:rFonts w:ascii="Arial" w:hAnsi="Arial" w:cs="Arial" w:hint="eastAsia"/>
          <w:b/>
          <w:sz w:val="24"/>
          <w:szCs w:val="24"/>
          <w:lang w:eastAsia="zh-CN"/>
        </w:rPr>
        <w:t>G</w:t>
      </w:r>
      <w:r w:rsidRPr="00737948">
        <w:rPr>
          <w:rFonts w:ascii="Arial" w:hAnsi="Arial" w:cs="Arial"/>
          <w:b/>
          <w:sz w:val="24"/>
          <w:szCs w:val="24"/>
        </w:rPr>
        <w:t xml:space="preserve">eneration </w:t>
      </w:r>
      <w:r w:rsidRPr="00737948">
        <w:rPr>
          <w:rFonts w:ascii="Arial" w:hAnsi="Arial" w:cs="Arial" w:hint="eastAsia"/>
          <w:b/>
          <w:sz w:val="24"/>
          <w:szCs w:val="24"/>
          <w:lang w:eastAsia="zh-CN"/>
        </w:rPr>
        <w:t>R</w:t>
      </w:r>
      <w:r w:rsidRPr="00737948">
        <w:rPr>
          <w:rFonts w:ascii="Arial" w:hAnsi="Arial" w:cs="Arial"/>
          <w:b/>
          <w:sz w:val="24"/>
          <w:szCs w:val="24"/>
        </w:rPr>
        <w:t>eal</w:t>
      </w:r>
      <w:r w:rsidRPr="00737948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737948">
        <w:rPr>
          <w:rFonts w:ascii="Arial" w:hAnsi="Arial" w:cs="Arial"/>
          <w:b/>
          <w:sz w:val="24"/>
          <w:szCs w:val="24"/>
        </w:rPr>
        <w:t xml:space="preserve">time </w:t>
      </w:r>
      <w:r w:rsidRPr="00737948">
        <w:rPr>
          <w:rFonts w:ascii="Arial" w:hAnsi="Arial" w:cs="Arial" w:hint="eastAsia"/>
          <w:b/>
          <w:sz w:val="24"/>
          <w:szCs w:val="24"/>
          <w:lang w:eastAsia="zh-CN"/>
        </w:rPr>
        <w:t>C</w:t>
      </w:r>
      <w:r w:rsidRPr="00737948">
        <w:rPr>
          <w:rFonts w:ascii="Arial" w:hAnsi="Arial" w:cs="Arial"/>
          <w:b/>
          <w:sz w:val="24"/>
          <w:szCs w:val="24"/>
        </w:rPr>
        <w:t xml:space="preserve">ommunication services </w:t>
      </w:r>
      <w:r w:rsidRPr="00737948">
        <w:rPr>
          <w:rFonts w:ascii="Arial" w:hAnsi="Arial" w:cs="Arial" w:hint="eastAsia"/>
          <w:b/>
          <w:sz w:val="24"/>
          <w:szCs w:val="24"/>
          <w:lang w:val="en-US" w:eastAsia="zh-CN"/>
        </w:rPr>
        <w:t>Phase 2</w:t>
      </w:r>
    </w:p>
    <w:p w14:paraId="6A60159B" w14:textId="77777777" w:rsidR="00737948" w:rsidRPr="00737948" w:rsidRDefault="00737948" w:rsidP="0073794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Batang" w:hAnsi="Arial"/>
          <w:b/>
          <w:sz w:val="24"/>
          <w:szCs w:val="24"/>
        </w:rPr>
        <w:t>Document for: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Batang" w:hAnsi="Arial"/>
          <w:b/>
          <w:sz w:val="24"/>
          <w:szCs w:val="24"/>
          <w:lang w:eastAsia="ko-KR"/>
        </w:rPr>
        <w:t>Approval</w:t>
      </w:r>
    </w:p>
    <w:p w14:paraId="0329CE7A" w14:textId="415A2FCB" w:rsidR="00737948" w:rsidRPr="00737948" w:rsidRDefault="00737948" w:rsidP="0073794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</w:rPr>
        <w:t>Agenda Item: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SimSun" w:hAnsi="Arial"/>
          <w:b/>
          <w:sz w:val="24"/>
          <w:szCs w:val="24"/>
          <w:lang w:val="en-US" w:eastAsia="zh-CN"/>
        </w:rPr>
        <w:t>6.2.2</w:t>
      </w:r>
    </w:p>
    <w:p w14:paraId="5D1F52B4" w14:textId="77777777" w:rsidR="00737948" w:rsidRDefault="00737948" w:rsidP="0073794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val="en-US" w:eastAsia="zh-CN"/>
        </w:rPr>
      </w:pPr>
    </w:p>
    <w:p w14:paraId="75BF40B0" w14:textId="26C96B18" w:rsidR="00E5354B" w:rsidRPr="00737948" w:rsidRDefault="00F80559">
      <w:pPr>
        <w:tabs>
          <w:tab w:val="right" w:pos="9632"/>
        </w:tabs>
        <w:rPr>
          <w:rFonts w:ascii="Arial" w:hAnsi="Arial" w:cs="Arial"/>
          <w:b/>
          <w:bCs/>
          <w:lang w:val="en-US" w:eastAsia="zh-CN"/>
        </w:rPr>
      </w:pPr>
      <w:r w:rsidRPr="00737948">
        <w:rPr>
          <w:rFonts w:ascii="Arial" w:eastAsia="SimSun" w:hAnsi="Arial" w:cs="Arial"/>
          <w:b/>
          <w:bCs/>
        </w:rPr>
        <w:t>SA WG2 Meeting #16</w:t>
      </w:r>
      <w:r w:rsidRPr="00737948">
        <w:rPr>
          <w:rFonts w:ascii="Arial" w:eastAsia="SimSun" w:hAnsi="Arial" w:cs="Arial" w:hint="eastAsia"/>
          <w:b/>
          <w:bCs/>
          <w:lang w:val="en-US" w:eastAsia="zh-CN"/>
        </w:rPr>
        <w:t>3</w:t>
      </w:r>
      <w:r w:rsidRPr="00737948">
        <w:rPr>
          <w:rFonts w:ascii="Arial" w:hAnsi="Arial" w:cs="Arial"/>
          <w:b/>
          <w:bCs/>
        </w:rPr>
        <w:tab/>
      </w:r>
      <w:r w:rsidRPr="00737948">
        <w:rPr>
          <w:rFonts w:ascii="Arial" w:hAnsi="Arial" w:cs="Arial" w:hint="eastAsia"/>
          <w:b/>
          <w:bCs/>
        </w:rPr>
        <w:t>S2-240</w:t>
      </w:r>
      <w:r w:rsidRPr="00737948">
        <w:rPr>
          <w:rFonts w:ascii="Arial" w:hAnsi="Arial" w:cs="Arial" w:hint="eastAsia"/>
          <w:b/>
          <w:bCs/>
          <w:lang w:val="en-US" w:eastAsia="zh-CN"/>
        </w:rPr>
        <w:t>7366</w:t>
      </w:r>
    </w:p>
    <w:p w14:paraId="452191FA" w14:textId="77777777" w:rsidR="00E5354B" w:rsidRPr="00737948" w:rsidRDefault="00F80559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</w:rPr>
      </w:pPr>
      <w:bookmarkStart w:id="1" w:name="_Hlk100903889"/>
      <w:r w:rsidRPr="00737948">
        <w:rPr>
          <w:rFonts w:ascii="Arial" w:eastAsia="SimSun" w:hAnsi="Arial" w:cs="Arial" w:hint="eastAsia"/>
          <w:b/>
          <w:lang w:val="en-US" w:eastAsia="zh-CN"/>
        </w:rPr>
        <w:t>May</w:t>
      </w:r>
      <w:r w:rsidRPr="00737948">
        <w:rPr>
          <w:rFonts w:ascii="Arial" w:hAnsi="Arial" w:cs="Arial"/>
          <w:b/>
        </w:rPr>
        <w:t xml:space="preserve"> </w:t>
      </w:r>
      <w:r w:rsidRPr="00737948">
        <w:rPr>
          <w:rFonts w:ascii="Arial" w:eastAsia="SimSun" w:hAnsi="Arial" w:cs="Arial" w:hint="eastAsia"/>
          <w:b/>
          <w:lang w:val="en-US" w:eastAsia="zh-CN"/>
        </w:rPr>
        <w:t>20</w:t>
      </w:r>
      <w:r w:rsidRPr="00737948">
        <w:rPr>
          <w:rFonts w:ascii="Arial" w:hAnsi="Arial" w:cs="Arial"/>
          <w:b/>
        </w:rPr>
        <w:t xml:space="preserve"> - </w:t>
      </w:r>
      <w:r w:rsidRPr="00737948">
        <w:rPr>
          <w:rFonts w:ascii="Arial" w:eastAsia="SimSun" w:hAnsi="Arial" w:cs="Arial" w:hint="eastAsia"/>
          <w:b/>
          <w:lang w:val="en-US" w:eastAsia="zh-CN"/>
        </w:rPr>
        <w:t>31</w:t>
      </w:r>
      <w:r w:rsidRPr="00737948">
        <w:rPr>
          <w:rFonts w:ascii="Arial" w:hAnsi="Arial" w:cs="Arial"/>
          <w:b/>
        </w:rPr>
        <w:t>, 2</w:t>
      </w:r>
      <w:bookmarkEnd w:id="1"/>
      <w:r w:rsidRPr="00737948">
        <w:rPr>
          <w:rFonts w:ascii="Arial" w:hAnsi="Arial" w:cs="Arial"/>
          <w:b/>
        </w:rPr>
        <w:t xml:space="preserve">024 </w:t>
      </w:r>
      <w:r w:rsidRPr="00737948">
        <w:rPr>
          <w:rFonts w:ascii="Arial" w:hAnsi="Arial" w:cs="Arial" w:hint="eastAsia"/>
          <w:b/>
        </w:rPr>
        <w:t>Jeju, South Korea</w:t>
      </w:r>
      <w:r w:rsidRPr="00737948">
        <w:rPr>
          <w:rFonts w:ascii="Arial" w:hAnsi="Arial" w:cs="Arial"/>
          <w:b/>
          <w:bCs/>
        </w:rPr>
        <w:tab/>
        <w:t>(Revision of S</w:t>
      </w:r>
      <w:r w:rsidRPr="00737948">
        <w:rPr>
          <w:rFonts w:ascii="Arial" w:hAnsi="Arial" w:cs="Arial" w:hint="eastAsia"/>
          <w:b/>
          <w:bCs/>
          <w:lang w:val="en-US" w:eastAsia="zh-CN"/>
        </w:rPr>
        <w:t>2</w:t>
      </w:r>
      <w:r w:rsidRPr="00737948">
        <w:rPr>
          <w:rFonts w:ascii="Arial" w:hAnsi="Arial" w:cs="Arial"/>
          <w:b/>
          <w:bCs/>
        </w:rPr>
        <w:t>-2</w:t>
      </w:r>
      <w:r w:rsidRPr="00737948">
        <w:rPr>
          <w:rFonts w:ascii="Arial" w:hAnsi="Arial" w:cs="Arial" w:hint="eastAsia"/>
          <w:b/>
          <w:bCs/>
          <w:lang w:val="en-US" w:eastAsia="zh-CN"/>
        </w:rPr>
        <w:t>406344r01</w:t>
      </w:r>
      <w:r w:rsidRPr="00737948">
        <w:rPr>
          <w:rFonts w:ascii="Arial" w:hAnsi="Arial" w:cs="Arial"/>
          <w:b/>
          <w:bCs/>
        </w:rPr>
        <w:t>)</w:t>
      </w:r>
    </w:p>
    <w:p w14:paraId="33EA0F58" w14:textId="77777777" w:rsidR="00E5354B" w:rsidRPr="00737948" w:rsidRDefault="00F8055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737948">
        <w:rPr>
          <w:rFonts w:ascii="Arial" w:eastAsia="Batang" w:hAnsi="Arial"/>
          <w:b/>
          <w:lang w:val="en-US"/>
        </w:rPr>
        <w:t>Source:</w:t>
      </w:r>
      <w:r w:rsidRPr="00737948">
        <w:rPr>
          <w:rFonts w:ascii="Arial" w:eastAsia="Batang" w:hAnsi="Arial"/>
          <w:b/>
          <w:lang w:val="en-US"/>
        </w:rPr>
        <w:tab/>
      </w:r>
      <w:r w:rsidRPr="00737948">
        <w:rPr>
          <w:rFonts w:ascii="Arial" w:hAnsi="Arial" w:hint="eastAsia"/>
          <w:b/>
          <w:lang w:val="en-US" w:eastAsia="zh-CN"/>
        </w:rPr>
        <w:t>China Mobile, ZTE, Huawei, Hisilicon, Nokia, Deutsche Telekom, vivo, NTT DOCOMO, Samsung, Ericsson</w:t>
      </w:r>
    </w:p>
    <w:p w14:paraId="355B6F8C" w14:textId="77777777" w:rsidR="00E5354B" w:rsidRPr="00737948" w:rsidRDefault="00F8055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val="en-US" w:eastAsia="zh-CN"/>
        </w:rPr>
      </w:pPr>
      <w:r w:rsidRPr="00737948">
        <w:rPr>
          <w:rFonts w:ascii="Arial" w:eastAsia="Batang" w:hAnsi="Arial" w:cs="Arial"/>
          <w:b/>
        </w:rPr>
        <w:t>Title:</w:t>
      </w:r>
      <w:r w:rsidRPr="00737948">
        <w:rPr>
          <w:rFonts w:ascii="Arial" w:eastAsia="Batang" w:hAnsi="Arial" w:cs="Arial"/>
          <w:b/>
        </w:rPr>
        <w:tab/>
      </w:r>
      <w:r w:rsidRPr="00737948">
        <w:rPr>
          <w:rFonts w:ascii="Arial" w:eastAsia="SimSun" w:hAnsi="Arial" w:cs="Arial" w:hint="eastAsia"/>
          <w:b/>
          <w:lang w:val="en-US" w:eastAsia="zh-CN"/>
        </w:rPr>
        <w:t xml:space="preserve">New </w:t>
      </w:r>
      <w:r w:rsidRPr="00737948">
        <w:rPr>
          <w:rFonts w:ascii="Arial" w:hAnsi="Arial" w:cs="Arial"/>
          <w:b/>
        </w:rPr>
        <w:t xml:space="preserve">WID: </w:t>
      </w:r>
      <w:r w:rsidRPr="00737948">
        <w:rPr>
          <w:rFonts w:ascii="Arial" w:hAnsi="Arial" w:cs="Arial" w:hint="eastAsia"/>
          <w:b/>
          <w:lang w:eastAsia="zh-CN"/>
        </w:rPr>
        <w:t>S</w:t>
      </w:r>
      <w:r w:rsidRPr="00737948">
        <w:rPr>
          <w:rFonts w:ascii="Arial" w:hAnsi="Arial" w:cs="Arial"/>
          <w:b/>
        </w:rPr>
        <w:t xml:space="preserve">ystem architecture for </w:t>
      </w:r>
      <w:r w:rsidRPr="00737948">
        <w:rPr>
          <w:rFonts w:ascii="Arial" w:hAnsi="Arial" w:cs="Arial" w:hint="eastAsia"/>
          <w:b/>
          <w:lang w:eastAsia="zh-CN"/>
        </w:rPr>
        <w:t>N</w:t>
      </w:r>
      <w:r w:rsidRPr="00737948">
        <w:rPr>
          <w:rFonts w:ascii="Arial" w:hAnsi="Arial" w:cs="Arial"/>
          <w:b/>
        </w:rPr>
        <w:t xml:space="preserve">ext </w:t>
      </w:r>
      <w:r w:rsidRPr="00737948">
        <w:rPr>
          <w:rFonts w:ascii="Arial" w:hAnsi="Arial" w:cs="Arial" w:hint="eastAsia"/>
          <w:b/>
          <w:lang w:eastAsia="zh-CN"/>
        </w:rPr>
        <w:t>G</w:t>
      </w:r>
      <w:r w:rsidRPr="00737948">
        <w:rPr>
          <w:rFonts w:ascii="Arial" w:hAnsi="Arial" w:cs="Arial"/>
          <w:b/>
        </w:rPr>
        <w:t xml:space="preserve">eneration </w:t>
      </w:r>
      <w:r w:rsidRPr="00737948">
        <w:rPr>
          <w:rFonts w:ascii="Arial" w:hAnsi="Arial" w:cs="Arial" w:hint="eastAsia"/>
          <w:b/>
          <w:lang w:eastAsia="zh-CN"/>
        </w:rPr>
        <w:t>R</w:t>
      </w:r>
      <w:r w:rsidRPr="00737948">
        <w:rPr>
          <w:rFonts w:ascii="Arial" w:hAnsi="Arial" w:cs="Arial"/>
          <w:b/>
        </w:rPr>
        <w:t>eal</w:t>
      </w:r>
      <w:r w:rsidRPr="00737948">
        <w:rPr>
          <w:rFonts w:ascii="Arial" w:hAnsi="Arial" w:cs="Arial" w:hint="eastAsia"/>
          <w:b/>
          <w:lang w:eastAsia="zh-CN"/>
        </w:rPr>
        <w:t xml:space="preserve"> </w:t>
      </w:r>
      <w:r w:rsidRPr="00737948">
        <w:rPr>
          <w:rFonts w:ascii="Arial" w:hAnsi="Arial" w:cs="Arial"/>
          <w:b/>
        </w:rPr>
        <w:t xml:space="preserve">time </w:t>
      </w:r>
      <w:r w:rsidRPr="00737948">
        <w:rPr>
          <w:rFonts w:ascii="Arial" w:hAnsi="Arial" w:cs="Arial" w:hint="eastAsia"/>
          <w:b/>
          <w:lang w:eastAsia="zh-CN"/>
        </w:rPr>
        <w:t>C</w:t>
      </w:r>
      <w:r w:rsidRPr="00737948">
        <w:rPr>
          <w:rFonts w:ascii="Arial" w:hAnsi="Arial" w:cs="Arial"/>
          <w:b/>
        </w:rPr>
        <w:t xml:space="preserve">ommunication services </w:t>
      </w:r>
      <w:r w:rsidRPr="00737948">
        <w:rPr>
          <w:rFonts w:ascii="Arial" w:hAnsi="Arial" w:cs="Arial" w:hint="eastAsia"/>
          <w:b/>
          <w:lang w:val="en-US" w:eastAsia="zh-CN"/>
        </w:rPr>
        <w:t>Phase 2</w:t>
      </w:r>
    </w:p>
    <w:p w14:paraId="0FD319C4" w14:textId="77777777" w:rsidR="00E5354B" w:rsidRPr="00737948" w:rsidRDefault="00F8055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lang w:eastAsia="ko-KR"/>
        </w:rPr>
      </w:pPr>
      <w:r w:rsidRPr="00737948">
        <w:rPr>
          <w:rFonts w:ascii="Arial" w:eastAsia="Batang" w:hAnsi="Arial"/>
          <w:b/>
        </w:rPr>
        <w:t>Document for:</w:t>
      </w:r>
      <w:r w:rsidRPr="00737948">
        <w:rPr>
          <w:rFonts w:ascii="Arial" w:eastAsia="Batang" w:hAnsi="Arial"/>
          <w:b/>
        </w:rPr>
        <w:tab/>
      </w:r>
      <w:r w:rsidRPr="00737948">
        <w:rPr>
          <w:rFonts w:ascii="Arial" w:eastAsia="Batang" w:hAnsi="Arial"/>
          <w:b/>
          <w:lang w:eastAsia="ko-KR"/>
        </w:rPr>
        <w:t>Approval</w:t>
      </w:r>
    </w:p>
    <w:p w14:paraId="309027C1" w14:textId="77777777" w:rsidR="00E5354B" w:rsidRPr="00737948" w:rsidRDefault="00F8055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val="en-US" w:eastAsia="zh-CN"/>
        </w:rPr>
      </w:pPr>
      <w:r w:rsidRPr="00737948">
        <w:rPr>
          <w:rFonts w:ascii="Arial" w:eastAsia="Batang" w:hAnsi="Arial"/>
          <w:b/>
        </w:rPr>
        <w:t>Agenda Item:</w:t>
      </w:r>
      <w:r w:rsidRPr="00737948">
        <w:rPr>
          <w:rFonts w:ascii="Arial" w:eastAsia="Batang" w:hAnsi="Arial"/>
          <w:b/>
        </w:rPr>
        <w:tab/>
      </w:r>
      <w:r w:rsidRPr="00737948">
        <w:rPr>
          <w:rFonts w:ascii="Arial" w:eastAsia="SimSun" w:hAnsi="Arial" w:hint="eastAsia"/>
          <w:b/>
          <w:lang w:val="en-US" w:eastAsia="zh-CN"/>
        </w:rPr>
        <w:t>30.1</w:t>
      </w:r>
    </w:p>
    <w:p w14:paraId="2551EFC1" w14:textId="77777777" w:rsidR="00E5354B" w:rsidRDefault="00F80559">
      <w:pPr>
        <w:pStyle w:val="Heading8"/>
        <w:jc w:val="center"/>
      </w:pPr>
      <w:r>
        <w:br/>
        <w:t>3GPP™ Work Item Description</w:t>
      </w:r>
    </w:p>
    <w:p w14:paraId="53679461" w14:textId="77777777" w:rsidR="00E5354B" w:rsidRDefault="00F80559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47B44234" w14:textId="77777777" w:rsidR="00E5354B" w:rsidRDefault="00F80559">
      <w:pPr>
        <w:pStyle w:val="Heading8"/>
        <w:rPr>
          <w:lang w:val="en-US" w:eastAsia="zh-CN"/>
        </w:rPr>
      </w:pPr>
      <w:r>
        <w:t>Title:</w:t>
      </w:r>
      <w:r>
        <w:tab/>
        <w:t>System architecture for Ne</w:t>
      </w:r>
      <w:r>
        <w:t>xt Generation Real time Communication services</w:t>
      </w:r>
      <w:r>
        <w:rPr>
          <w:rFonts w:hint="eastAsia"/>
          <w:lang w:val="en-US" w:eastAsia="zh-CN"/>
        </w:rPr>
        <w:t xml:space="preserve"> Phase 2</w:t>
      </w:r>
    </w:p>
    <w:p w14:paraId="695C8D1F" w14:textId="77777777" w:rsidR="00E5354B" w:rsidRDefault="00E5354B"/>
    <w:p w14:paraId="1E9EBC00" w14:textId="77777777" w:rsidR="00E5354B" w:rsidRDefault="00F80559">
      <w:pPr>
        <w:pStyle w:val="Heading8"/>
        <w:rPr>
          <w:lang w:val="en-US" w:eastAsia="zh-CN"/>
        </w:rPr>
      </w:pPr>
      <w:r>
        <w:t>Acronym:</w:t>
      </w:r>
      <w:r>
        <w:tab/>
      </w:r>
      <w:r>
        <w:rPr>
          <w:rFonts w:hint="eastAsia"/>
          <w:lang w:eastAsia="zh-CN"/>
        </w:rPr>
        <w:t>NG_RTC</w:t>
      </w:r>
      <w:r>
        <w:rPr>
          <w:rFonts w:hint="eastAsia"/>
          <w:lang w:val="en-US" w:eastAsia="zh-CN"/>
        </w:rPr>
        <w:t>_Ph2</w:t>
      </w:r>
    </w:p>
    <w:p w14:paraId="4A9F0864" w14:textId="77777777" w:rsidR="00E5354B" w:rsidRDefault="00E5354B">
      <w:pPr>
        <w:pStyle w:val="Guidance"/>
      </w:pPr>
    </w:p>
    <w:p w14:paraId="5211CD9A" w14:textId="24EF1B04" w:rsidR="00E5354B" w:rsidRDefault="00F80559">
      <w:pPr>
        <w:pStyle w:val="Heading8"/>
      </w:pPr>
      <w:r>
        <w:t>Unique identifier:</w:t>
      </w:r>
      <w:r>
        <w:tab/>
      </w:r>
      <w:r w:rsidR="00737948">
        <w:t>1040026</w:t>
      </w:r>
    </w:p>
    <w:p w14:paraId="10096EA8" w14:textId="77777777" w:rsidR="00E5354B" w:rsidRDefault="00E5354B">
      <w:pPr>
        <w:pStyle w:val="Guidance"/>
      </w:pPr>
    </w:p>
    <w:p w14:paraId="54E6D11C" w14:textId="77777777" w:rsidR="00E5354B" w:rsidRDefault="00F80559">
      <w:pPr>
        <w:pStyle w:val="Heading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>
        <w:rPr>
          <w:rFonts w:hint="eastAsia"/>
          <w:i/>
          <w:iCs/>
          <w:lang w:val="en-US" w:eastAsia="zh-CN"/>
        </w:rPr>
        <w:t>9</w:t>
      </w:r>
    </w:p>
    <w:p w14:paraId="35F11436" w14:textId="77777777" w:rsidR="00E5354B" w:rsidRDefault="00E5354B">
      <w:pPr>
        <w:pStyle w:val="Guidance"/>
      </w:pPr>
    </w:p>
    <w:p w14:paraId="7CA12AD0" w14:textId="77777777" w:rsidR="00E5354B" w:rsidRDefault="00F80559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5354B" w14:paraId="03405DD0" w14:textId="77777777" w:rsidTr="0073794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1B2A44" w14:textId="77777777" w:rsidR="00E5354B" w:rsidRDefault="00F8055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313217" w14:textId="77777777" w:rsidR="00E5354B" w:rsidRDefault="00F8055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05B8FD1" w14:textId="77777777" w:rsidR="00E5354B" w:rsidRDefault="00F8055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3A941AF" w14:textId="77777777" w:rsidR="00E5354B" w:rsidRDefault="00F8055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F499AB0" w14:textId="77777777" w:rsidR="00E5354B" w:rsidRDefault="00F8055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5C009B0" w14:textId="77777777" w:rsidR="00E5354B" w:rsidRDefault="00F80559">
            <w:pPr>
              <w:pStyle w:val="TAH"/>
            </w:pPr>
            <w:r>
              <w:t>Others (specify)</w:t>
            </w:r>
          </w:p>
        </w:tc>
      </w:tr>
      <w:tr w:rsidR="00E5354B" w14:paraId="295DC6F1" w14:textId="77777777" w:rsidTr="0073794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5BA2DE" w14:textId="77777777" w:rsidR="00E5354B" w:rsidRDefault="00F805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184023A" w14:textId="77777777" w:rsidR="00E5354B" w:rsidRDefault="00E5354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70566B45" w14:textId="77777777" w:rsidR="00E5354B" w:rsidRDefault="00F805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E5E2E2D" w14:textId="77777777" w:rsidR="00E5354B" w:rsidRDefault="00E5354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E1E54C8" w14:textId="77777777" w:rsidR="00E5354B" w:rsidRDefault="00F805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CA74DBB" w14:textId="77777777" w:rsidR="00E5354B" w:rsidRDefault="00E5354B">
            <w:pPr>
              <w:pStyle w:val="TAC"/>
              <w:rPr>
                <w:lang w:eastAsia="zh-CN"/>
              </w:rPr>
            </w:pPr>
          </w:p>
        </w:tc>
      </w:tr>
      <w:tr w:rsidR="00E5354B" w14:paraId="04F54BF4" w14:textId="77777777" w:rsidTr="0073794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DA5D462" w14:textId="77777777" w:rsidR="00E5354B" w:rsidRDefault="00F805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DD17C5C" w14:textId="77777777" w:rsidR="00E5354B" w:rsidRDefault="00F805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589C9735" w14:textId="77777777" w:rsidR="00E5354B" w:rsidRDefault="00E5354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0A61B887" w14:textId="77777777" w:rsidR="00E5354B" w:rsidRDefault="00F805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1F0D893" w14:textId="77777777" w:rsidR="00E5354B" w:rsidRDefault="00E5354B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6FB16ED1" w14:textId="77777777" w:rsidR="00E5354B" w:rsidRDefault="00E5354B">
            <w:pPr>
              <w:pStyle w:val="TAC"/>
              <w:rPr>
                <w:lang w:eastAsia="zh-CN"/>
              </w:rPr>
            </w:pPr>
          </w:p>
        </w:tc>
      </w:tr>
      <w:tr w:rsidR="00E5354B" w14:paraId="371A3AA7" w14:textId="77777777" w:rsidTr="0073794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6F8537" w14:textId="77777777" w:rsidR="00E5354B" w:rsidRDefault="00F805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E5663F3" w14:textId="77777777" w:rsidR="00E5354B" w:rsidRDefault="00E5354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13453A5F" w14:textId="77777777" w:rsidR="00E5354B" w:rsidRDefault="00E5354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61DD00DD" w14:textId="77777777" w:rsidR="00E5354B" w:rsidRDefault="00E5354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7676FA85" w14:textId="77777777" w:rsidR="00E5354B" w:rsidRDefault="00E5354B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D75B128" w14:textId="77777777" w:rsidR="00E5354B" w:rsidRDefault="00F805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448DA75" w14:textId="77777777" w:rsidR="00E5354B" w:rsidRDefault="00E5354B"/>
    <w:p w14:paraId="79F18069" w14:textId="77777777" w:rsidR="00E5354B" w:rsidRDefault="00F80559">
      <w:pPr>
        <w:pStyle w:val="Heading1"/>
      </w:pPr>
      <w:r>
        <w:lastRenderedPageBreak/>
        <w:t>2</w:t>
      </w:r>
      <w:r>
        <w:tab/>
        <w:t>Classification of</w:t>
      </w:r>
      <w:r>
        <w:t xml:space="preserve"> the Work Item and linked work items</w:t>
      </w:r>
    </w:p>
    <w:p w14:paraId="40D8280B" w14:textId="77777777" w:rsidR="00E5354B" w:rsidRDefault="00F80559">
      <w:pPr>
        <w:pStyle w:val="Heading2"/>
      </w:pPr>
      <w:r>
        <w:t>2.1</w:t>
      </w:r>
      <w:r>
        <w:tab/>
        <w:t>Primary classification</w:t>
      </w:r>
    </w:p>
    <w:p w14:paraId="3F84F70D" w14:textId="77777777" w:rsidR="00E5354B" w:rsidRDefault="00F8055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5354B" w14:paraId="1C816570" w14:textId="77777777" w:rsidTr="00737948">
        <w:trPr>
          <w:cantSplit/>
          <w:jc w:val="center"/>
        </w:trPr>
        <w:tc>
          <w:tcPr>
            <w:tcW w:w="452" w:type="dxa"/>
          </w:tcPr>
          <w:p w14:paraId="6B068B61" w14:textId="77777777" w:rsidR="00E5354B" w:rsidRDefault="00E535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1E0A63" w14:textId="77777777" w:rsidR="00E5354B" w:rsidRDefault="00F8055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5354B" w14:paraId="4FC743A3" w14:textId="77777777" w:rsidTr="00737948">
        <w:trPr>
          <w:cantSplit/>
          <w:jc w:val="center"/>
        </w:trPr>
        <w:tc>
          <w:tcPr>
            <w:tcW w:w="452" w:type="dxa"/>
          </w:tcPr>
          <w:p w14:paraId="2B1D3BB3" w14:textId="77777777" w:rsidR="00E5354B" w:rsidRDefault="00E535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881CD8" w14:textId="77777777" w:rsidR="00E5354B" w:rsidRDefault="00F8055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5354B" w14:paraId="6E9450BC" w14:textId="77777777" w:rsidTr="00737948">
        <w:trPr>
          <w:cantSplit/>
          <w:jc w:val="center"/>
        </w:trPr>
        <w:tc>
          <w:tcPr>
            <w:tcW w:w="452" w:type="dxa"/>
          </w:tcPr>
          <w:p w14:paraId="2A7AB4C2" w14:textId="77777777" w:rsidR="00E5354B" w:rsidRDefault="00F805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0754993" w14:textId="77777777" w:rsidR="00E5354B" w:rsidRDefault="00F8055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5354B" w14:paraId="6982A07C" w14:textId="77777777" w:rsidTr="00737948">
        <w:trPr>
          <w:cantSplit/>
          <w:jc w:val="center"/>
        </w:trPr>
        <w:tc>
          <w:tcPr>
            <w:tcW w:w="452" w:type="dxa"/>
          </w:tcPr>
          <w:p w14:paraId="4AEA2F50" w14:textId="77777777" w:rsidR="00E5354B" w:rsidRDefault="00E535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25E303" w14:textId="77777777" w:rsidR="00E5354B" w:rsidRDefault="00F8055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5354B" w14:paraId="1BF6CF58" w14:textId="77777777" w:rsidTr="00737948">
        <w:trPr>
          <w:cantSplit/>
          <w:jc w:val="center"/>
        </w:trPr>
        <w:tc>
          <w:tcPr>
            <w:tcW w:w="452" w:type="dxa"/>
          </w:tcPr>
          <w:p w14:paraId="5353B04E" w14:textId="77777777" w:rsidR="00E5354B" w:rsidRDefault="00E535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9F7275" w14:textId="77777777" w:rsidR="00E5354B" w:rsidRDefault="00F8055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67D1877" w14:textId="77777777" w:rsidR="00E5354B" w:rsidRDefault="00E5354B"/>
    <w:p w14:paraId="68208198" w14:textId="77777777" w:rsidR="00E5354B" w:rsidRDefault="00F80559">
      <w:pPr>
        <w:pStyle w:val="Heading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E5354B" w14:paraId="412A314D" w14:textId="77777777" w:rsidTr="0073794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218816E" w14:textId="77777777" w:rsidR="00E5354B" w:rsidRDefault="00F80559">
            <w:pPr>
              <w:pStyle w:val="TAH"/>
            </w:pPr>
            <w:r>
              <w:t xml:space="preserve">Parent Work / Study Items </w:t>
            </w:r>
          </w:p>
        </w:tc>
      </w:tr>
      <w:tr w:rsidR="00E5354B" w14:paraId="1B144EAA" w14:textId="77777777" w:rsidTr="0073794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AB236BC" w14:textId="77777777" w:rsidR="00E5354B" w:rsidRDefault="00F8055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A8304" w14:textId="77777777" w:rsidR="00E5354B" w:rsidRDefault="00F8055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B11D8C" w14:textId="77777777" w:rsidR="00E5354B" w:rsidRDefault="00F8055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C76FAE" w14:textId="77777777" w:rsidR="00E5354B" w:rsidRDefault="00F80559">
            <w:pPr>
              <w:pStyle w:val="TAH"/>
            </w:pPr>
            <w:r>
              <w:t>Title (as in 3GPP Work Plan)</w:t>
            </w:r>
          </w:p>
        </w:tc>
      </w:tr>
      <w:tr w:rsidR="00E5354B" w14:paraId="49DFC3CC" w14:textId="77777777" w:rsidTr="00737948">
        <w:trPr>
          <w:cantSplit/>
          <w:jc w:val="center"/>
        </w:trPr>
        <w:tc>
          <w:tcPr>
            <w:tcW w:w="1101" w:type="dxa"/>
          </w:tcPr>
          <w:p w14:paraId="751A8B2C" w14:textId="29E93876" w:rsidR="00E5354B" w:rsidRDefault="009B01D3">
            <w:pPr>
              <w:pStyle w:val="TAL"/>
            </w:pPr>
            <w:r w:rsidRPr="009B01D3">
              <w:t>FS_NG_RTC_Ph2</w:t>
            </w:r>
          </w:p>
        </w:tc>
        <w:tc>
          <w:tcPr>
            <w:tcW w:w="1101" w:type="dxa"/>
          </w:tcPr>
          <w:p w14:paraId="165A18C3" w14:textId="37D79A00" w:rsidR="00E5354B" w:rsidRDefault="009B01D3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1974BB65" w14:textId="751F2818" w:rsidR="00E5354B" w:rsidRDefault="009B01D3">
            <w:pPr>
              <w:pStyle w:val="TAL"/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6010" w:type="dxa"/>
          </w:tcPr>
          <w:p w14:paraId="2E45E144" w14:textId="0159B746" w:rsidR="00E5354B" w:rsidRDefault="009B01D3">
            <w:pPr>
              <w:pStyle w:val="TAL"/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</w:tr>
    </w:tbl>
    <w:p w14:paraId="286737A3" w14:textId="77777777" w:rsidR="00E5354B" w:rsidRDefault="00E5354B"/>
    <w:p w14:paraId="1ACE297B" w14:textId="77777777" w:rsidR="00E5354B" w:rsidRDefault="00F80559">
      <w:pPr>
        <w:pStyle w:val="Heading2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5354B" w14:paraId="6CC513BA" w14:textId="77777777" w:rsidTr="0073794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21A0F2D" w14:textId="77777777" w:rsidR="00E5354B" w:rsidRDefault="00F80559">
            <w:pPr>
              <w:pStyle w:val="TAH"/>
            </w:pPr>
            <w:r>
              <w:t>Other related Work /Study Items (if any)</w:t>
            </w:r>
          </w:p>
        </w:tc>
      </w:tr>
      <w:tr w:rsidR="00E5354B" w14:paraId="17E5630C" w14:textId="77777777" w:rsidTr="0073794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F92B371" w14:textId="77777777" w:rsidR="00E5354B" w:rsidRDefault="00F8055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9FACD0C" w14:textId="77777777" w:rsidR="00E5354B" w:rsidRDefault="00F8055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598F46A" w14:textId="77777777" w:rsidR="00E5354B" w:rsidRDefault="00F80559">
            <w:pPr>
              <w:pStyle w:val="TAH"/>
            </w:pPr>
            <w:r>
              <w:t>Nature of relationship</w:t>
            </w:r>
          </w:p>
        </w:tc>
      </w:tr>
      <w:tr w:rsidR="00E5354B" w14:paraId="6A9A0FA4" w14:textId="77777777" w:rsidTr="00737948">
        <w:trPr>
          <w:cantSplit/>
          <w:jc w:val="center"/>
        </w:trPr>
        <w:tc>
          <w:tcPr>
            <w:tcW w:w="1101" w:type="dxa"/>
          </w:tcPr>
          <w:p w14:paraId="56158359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125CCBD2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0D03ECA4" w14:textId="77777777" w:rsidR="00E5354B" w:rsidRDefault="00F80559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 w:rsidR="00E5354B" w14:paraId="3198C51F" w14:textId="77777777" w:rsidTr="00737948">
        <w:trPr>
          <w:cantSplit/>
          <w:jc w:val="center"/>
        </w:trPr>
        <w:tc>
          <w:tcPr>
            <w:tcW w:w="1101" w:type="dxa"/>
          </w:tcPr>
          <w:p w14:paraId="3356EC08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28A9C680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1430DCF1" w14:textId="77777777" w:rsidR="00E5354B" w:rsidRDefault="00F80559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 w:rsidR="00E5354B" w14:paraId="2A4F4E44" w14:textId="77777777" w:rsidTr="00737948">
        <w:trPr>
          <w:cantSplit/>
          <w:jc w:val="center"/>
        </w:trPr>
        <w:tc>
          <w:tcPr>
            <w:tcW w:w="1101" w:type="dxa"/>
          </w:tcPr>
          <w:p w14:paraId="4CCEF93F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3B3CCE90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26CD3AA3" w14:textId="77777777" w:rsidR="00E5354B" w:rsidRDefault="00F80559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 w:rsidR="00E5354B" w14:paraId="56377FFE" w14:textId="77777777" w:rsidTr="00737948">
        <w:trPr>
          <w:cantSplit/>
          <w:jc w:val="center"/>
        </w:trPr>
        <w:tc>
          <w:tcPr>
            <w:tcW w:w="1101" w:type="dxa"/>
          </w:tcPr>
          <w:p w14:paraId="3F7A5262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52B73E9C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</w:t>
            </w:r>
            <w:r>
              <w:rPr>
                <w:lang w:eastAsia="zh-CN"/>
              </w:rPr>
              <w:t xml:space="preserve"> IMS Multimedia Telephony Service</w:t>
            </w:r>
          </w:p>
        </w:tc>
        <w:tc>
          <w:tcPr>
            <w:tcW w:w="5099" w:type="dxa"/>
          </w:tcPr>
          <w:p w14:paraId="5AE9CBAD" w14:textId="77777777" w:rsidR="00E5354B" w:rsidRDefault="00F80559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 w:rsidR="00E5354B" w14:paraId="70B25357" w14:textId="77777777" w:rsidTr="00737948">
        <w:trPr>
          <w:cantSplit/>
          <w:jc w:val="center"/>
        </w:trPr>
        <w:tc>
          <w:tcPr>
            <w:tcW w:w="1101" w:type="dxa"/>
          </w:tcPr>
          <w:p w14:paraId="2A360C71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40066</w:t>
            </w:r>
          </w:p>
        </w:tc>
        <w:tc>
          <w:tcPr>
            <w:tcW w:w="3326" w:type="dxa"/>
          </w:tcPr>
          <w:p w14:paraId="7688045E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tudy on </w:t>
            </w:r>
            <w:r>
              <w:rPr>
                <w:rFonts w:hint="eastAsia"/>
                <w:lang w:eastAsia="zh-CN"/>
              </w:rPr>
              <w:t xml:space="preserve">system </w:t>
            </w:r>
            <w:r>
              <w:rPr>
                <w:lang w:eastAsia="zh-CN"/>
              </w:rPr>
              <w:t>architecture for next generation real time communication</w:t>
            </w:r>
            <w:r>
              <w:rPr>
                <w:rFonts w:hint="eastAsia"/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5B1C88A0" w14:textId="77777777" w:rsidR="00E5354B" w:rsidRDefault="00F80559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</w:p>
        </w:tc>
      </w:tr>
      <w:tr w:rsidR="00E5354B" w14:paraId="6AEAF341" w14:textId="77777777" w:rsidTr="00737948">
        <w:trPr>
          <w:cantSplit/>
          <w:jc w:val="center"/>
        </w:trPr>
        <w:tc>
          <w:tcPr>
            <w:tcW w:w="1101" w:type="dxa"/>
          </w:tcPr>
          <w:p w14:paraId="04341C0E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5E250AD8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System architecture for Next Generation </w:t>
            </w:r>
            <w:r>
              <w:rPr>
                <w:lang w:eastAsia="zh-CN"/>
              </w:rPr>
              <w:t>Real time Communication services</w:t>
            </w:r>
          </w:p>
        </w:tc>
        <w:tc>
          <w:tcPr>
            <w:tcW w:w="5099" w:type="dxa"/>
          </w:tcPr>
          <w:p w14:paraId="4E1DDE6E" w14:textId="77777777" w:rsidR="00E5354B" w:rsidRDefault="00F80559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2 architecture and procedures</w:t>
            </w:r>
          </w:p>
        </w:tc>
      </w:tr>
      <w:tr w:rsidR="00E5354B" w14:paraId="19FB7400" w14:textId="77777777" w:rsidTr="00737948">
        <w:trPr>
          <w:cantSplit/>
          <w:jc w:val="center"/>
        </w:trPr>
        <w:tc>
          <w:tcPr>
            <w:tcW w:w="1101" w:type="dxa"/>
          </w:tcPr>
          <w:p w14:paraId="528307E3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90023</w:t>
            </w:r>
          </w:p>
        </w:tc>
        <w:tc>
          <w:tcPr>
            <w:tcW w:w="3326" w:type="dxa"/>
          </w:tcPr>
          <w:p w14:paraId="07D2724D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aspects</w:t>
            </w:r>
            <w:r>
              <w:rPr>
                <w:lang w:eastAsia="zh-CN"/>
              </w:rPr>
              <w:t xml:space="preserve"> of NG_RTC</w:t>
            </w:r>
          </w:p>
        </w:tc>
        <w:tc>
          <w:tcPr>
            <w:tcW w:w="5099" w:type="dxa"/>
          </w:tcPr>
          <w:p w14:paraId="2F77977D" w14:textId="77777777" w:rsidR="00E5354B" w:rsidRDefault="00F80559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 w:rsidR="00E5354B" w14:paraId="742EC365" w14:textId="77777777" w:rsidTr="00737948">
        <w:trPr>
          <w:cantSplit/>
          <w:jc w:val="center"/>
        </w:trPr>
        <w:tc>
          <w:tcPr>
            <w:tcW w:w="1101" w:type="dxa"/>
          </w:tcPr>
          <w:p w14:paraId="5E9DD274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90087</w:t>
            </w:r>
          </w:p>
        </w:tc>
        <w:tc>
          <w:tcPr>
            <w:tcW w:w="3326" w:type="dxa"/>
          </w:tcPr>
          <w:p w14:paraId="679F9DA8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 aspects of NG_RTC</w:t>
            </w:r>
          </w:p>
        </w:tc>
        <w:tc>
          <w:tcPr>
            <w:tcW w:w="5099" w:type="dxa"/>
          </w:tcPr>
          <w:p w14:paraId="717016FC" w14:textId="77777777" w:rsidR="00E5354B" w:rsidRDefault="00F80559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 w:rsidR="00E5354B" w14:paraId="65D9F8A8" w14:textId="77777777" w:rsidTr="00737948">
        <w:trPr>
          <w:cantSplit/>
          <w:jc w:val="center"/>
        </w:trPr>
        <w:tc>
          <w:tcPr>
            <w:tcW w:w="1101" w:type="dxa"/>
          </w:tcPr>
          <w:p w14:paraId="410AF1A7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5BE5662A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Study on security support for Next Generation Real Time </w:t>
            </w:r>
            <w:r>
              <w:rPr>
                <w:lang w:eastAsia="zh-CN"/>
              </w:rPr>
              <w:t>Communication services</w:t>
            </w:r>
          </w:p>
        </w:tc>
        <w:tc>
          <w:tcPr>
            <w:tcW w:w="5099" w:type="dxa"/>
          </w:tcPr>
          <w:p w14:paraId="0A8D3293" w14:textId="77777777" w:rsidR="00E5354B" w:rsidRDefault="00F80559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3</w:t>
            </w:r>
          </w:p>
        </w:tc>
      </w:tr>
      <w:tr w:rsidR="00E5354B" w14:paraId="6CCFAAAC" w14:textId="77777777" w:rsidTr="00737948">
        <w:trPr>
          <w:cantSplit/>
          <w:jc w:val="center"/>
        </w:trPr>
        <w:tc>
          <w:tcPr>
            <w:tcW w:w="1101" w:type="dxa"/>
          </w:tcPr>
          <w:p w14:paraId="76253B44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0D5F91AC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2664319A" w14:textId="77777777" w:rsidR="00E5354B" w:rsidRDefault="00F80559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</w:t>
            </w:r>
            <w:r>
              <w:rPr>
                <w:i/>
                <w:lang w:eastAsia="zh-CN"/>
              </w:rPr>
              <w:t xml:space="preserve"> I</w:t>
            </w:r>
            <w:r>
              <w:rPr>
                <w:rFonts w:hint="eastAsia"/>
                <w:i/>
                <w:lang w:eastAsia="zh-CN"/>
              </w:rPr>
              <w:t>tem</w:t>
            </w:r>
            <w:r>
              <w:rPr>
                <w:i/>
                <w:lang w:eastAsia="zh-CN"/>
              </w:rPr>
              <w:t xml:space="preserve"> of Stage 1 requirements</w:t>
            </w:r>
          </w:p>
        </w:tc>
      </w:tr>
      <w:tr w:rsidR="00E5354B" w14:paraId="7CE71538" w14:textId="77777777" w:rsidTr="00737948">
        <w:trPr>
          <w:cantSplit/>
          <w:jc w:val="center"/>
        </w:trPr>
        <w:tc>
          <w:tcPr>
            <w:tcW w:w="1101" w:type="dxa"/>
          </w:tcPr>
          <w:p w14:paraId="75D37E7E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4DA8AB46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5ABF6DE0" w14:textId="77777777" w:rsidR="00E5354B" w:rsidRDefault="00F80559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Study Item of Stage 1 requirements</w:t>
            </w:r>
          </w:p>
        </w:tc>
      </w:tr>
    </w:tbl>
    <w:p w14:paraId="30AEE3E4" w14:textId="77777777" w:rsidR="00E5354B" w:rsidRDefault="00E5354B">
      <w:pPr>
        <w:pStyle w:val="FP"/>
      </w:pPr>
    </w:p>
    <w:p w14:paraId="40695C0C" w14:textId="77777777" w:rsidR="00E5354B" w:rsidRDefault="00F80559">
      <w:pPr>
        <w:pStyle w:val="Heading1"/>
      </w:pPr>
      <w:r>
        <w:t>3</w:t>
      </w:r>
      <w:r>
        <w:tab/>
        <w:t>Justification</w:t>
      </w:r>
    </w:p>
    <w:p w14:paraId="24FD175F" w14:textId="77777777" w:rsidR="00E5354B" w:rsidRDefault="00F80559">
      <w:r>
        <w:rPr>
          <w:rFonts w:eastAsia="Times New Roman"/>
          <w:bCs/>
          <w:lang w:val="en-US" w:eastAsia="zh-CN"/>
        </w:rPr>
        <w:t>T</w:t>
      </w:r>
      <w:r>
        <w:rPr>
          <w:rFonts w:eastAsia="Times New Roman" w:hint="eastAsia"/>
          <w:bCs/>
          <w:lang w:val="en-US" w:eastAsia="zh-CN"/>
        </w:rPr>
        <w:t>he</w:t>
      </w:r>
      <w:r>
        <w:rPr>
          <w:rFonts w:eastAsia="Times New Roman"/>
          <w:bCs/>
          <w:lang w:val="en-US"/>
        </w:rPr>
        <w:t xml:space="preserve"> system architecture</w:t>
      </w:r>
      <w:r>
        <w:rPr>
          <w:rFonts w:eastAsia="Times New Roman" w:hint="eastAsia"/>
          <w:bCs/>
          <w:lang w:val="en-US" w:eastAsia="zh-CN"/>
        </w:rPr>
        <w:t xml:space="preserve"> </w:t>
      </w:r>
      <w:r>
        <w:rPr>
          <w:rFonts w:eastAsia="Times New Roman"/>
          <w:bCs/>
          <w:lang w:val="en-US"/>
        </w:rPr>
        <w:t>for the next generation real time communication</w:t>
      </w:r>
      <w:r>
        <w:rPr>
          <w:rFonts w:eastAsia="Times New Roman" w:hint="eastAsia"/>
          <w:bCs/>
          <w:lang w:val="en-US" w:eastAsia="zh-CN"/>
        </w:rPr>
        <w:t xml:space="preserve"> services</w:t>
      </w:r>
      <w:r>
        <w:rPr>
          <w:rFonts w:eastAsia="Times New Roman"/>
          <w:bCs/>
          <w:lang w:val="en-US"/>
        </w:rPr>
        <w:t xml:space="preserve"> </w:t>
      </w:r>
      <w:r>
        <w:rPr>
          <w:rFonts w:eastAsia="SimSun" w:hint="eastAsia"/>
          <w:bCs/>
          <w:lang w:val="en-US" w:eastAsia="zh-CN"/>
        </w:rPr>
        <w:t>supporti</w:t>
      </w:r>
      <w:r>
        <w:rPr>
          <w:rFonts w:eastAsia="SimSun" w:hint="eastAsia"/>
          <w:bCs/>
          <w:lang w:val="en-US" w:eastAsia="zh-CN"/>
        </w:rPr>
        <w:t xml:space="preserve">ng </w:t>
      </w:r>
      <w:r>
        <w:rPr>
          <w:rFonts w:eastAsia="DengXian"/>
          <w:lang w:eastAsia="zh-CN"/>
        </w:rPr>
        <w:t xml:space="preserve">IMS data channel and AR communication service </w:t>
      </w:r>
      <w:r>
        <w:rPr>
          <w:rFonts w:eastAsia="Times New Roman"/>
          <w:bCs/>
          <w:lang w:val="en-US" w:eastAsia="zh-CN"/>
        </w:rPr>
        <w:t xml:space="preserve">has been </w:t>
      </w:r>
      <w:r>
        <w:rPr>
          <w:rFonts w:eastAsia="Times New Roman" w:hint="eastAsia"/>
          <w:bCs/>
          <w:lang w:val="en-US" w:eastAsia="zh-CN"/>
        </w:rPr>
        <w:t>specified</w:t>
      </w:r>
      <w:r>
        <w:rPr>
          <w:rFonts w:eastAsia="Times New Roman"/>
          <w:bCs/>
          <w:lang w:val="en-US" w:eastAsia="zh-CN"/>
        </w:rPr>
        <w:t xml:space="preserve"> in Rel-18</w:t>
      </w:r>
      <w:r>
        <w:rPr>
          <w:rFonts w:eastAsia="DengXian"/>
          <w:lang w:eastAsia="zh-CN"/>
        </w:rPr>
        <w:t xml:space="preserve">. </w:t>
      </w:r>
    </w:p>
    <w:p w14:paraId="1C765747" w14:textId="77777777" w:rsidR="00E5354B" w:rsidRDefault="00F80559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</w:t>
      </w:r>
      <w:r>
        <w:rPr>
          <w:rFonts w:hint="eastAsia"/>
          <w:lang w:val="en-US" w:eastAsia="zh-CN"/>
        </w:rPr>
        <w:t>_Ph2</w:t>
      </w:r>
      <w:r>
        <w:rPr>
          <w:rFonts w:hint="eastAsia"/>
          <w:lang w:eastAsia="zh-CN"/>
        </w:rPr>
        <w:t xml:space="preserve"> (ID 1010030), 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 xml:space="preserve">studied the system architecture enhancements to support next generation real time communication services, with the following key </w:t>
      </w:r>
      <w:r>
        <w:rPr>
          <w:rFonts w:hint="eastAsia"/>
          <w:lang w:eastAsia="zh-CN"/>
        </w:rPr>
        <w:t>issues:</w:t>
      </w:r>
    </w:p>
    <w:p w14:paraId="02FF0860" w14:textId="77777777" w:rsidR="00E5354B" w:rsidRDefault="00F80559">
      <w:pPr>
        <w:pStyle w:val="B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eastAsia="Malgun Gothic" w:hint="eastAsia"/>
          <w:lang w:eastAsia="zh-CN"/>
        </w:rPr>
        <w:t xml:space="preserve">KI#1: </w:t>
      </w:r>
      <w:r>
        <w:rPr>
          <w:lang w:eastAsia="ko-KR"/>
        </w:rPr>
        <w:t>Extensible IMS mechanism supporting IMS events in the context of DC communication</w:t>
      </w:r>
      <w:r>
        <w:rPr>
          <w:rFonts w:hint="eastAsia"/>
          <w:lang w:val="en-US" w:eastAsia="zh-CN"/>
        </w:rPr>
        <w:t>;</w:t>
      </w:r>
    </w:p>
    <w:p w14:paraId="0CF10C97" w14:textId="77777777" w:rsidR="00E5354B" w:rsidRDefault="00F80559">
      <w:pPr>
        <w:pStyle w:val="B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eastAsia="Malgun Gothic" w:hint="eastAsia"/>
          <w:lang w:eastAsia="zh-CN"/>
        </w:rPr>
        <w:t xml:space="preserve">KI#2: </w:t>
      </w:r>
      <w:r>
        <w:rPr>
          <w:lang w:eastAsia="ko-KR"/>
        </w:rPr>
        <w:t>Impact on IMS architecture, interfaces and procedures to support IMS capability exposure in the context of IMS data channel session</w:t>
      </w:r>
      <w:r>
        <w:rPr>
          <w:rFonts w:hint="eastAsia"/>
          <w:lang w:val="en-US" w:eastAsia="zh-CN"/>
        </w:rPr>
        <w:t>;</w:t>
      </w:r>
    </w:p>
    <w:p w14:paraId="167CBBCD" w14:textId="77777777" w:rsidR="00E5354B" w:rsidRDefault="00F80559">
      <w:pPr>
        <w:pStyle w:val="B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eastAsia="Malgun Gothic" w:hint="eastAsia"/>
          <w:lang w:eastAsia="zh-CN"/>
        </w:rPr>
        <w:t xml:space="preserve">KI#3: </w:t>
      </w:r>
      <w:r>
        <w:rPr>
          <w:rFonts w:eastAsia="DengXian"/>
        </w:rPr>
        <w:t>Data channel i</w:t>
      </w:r>
      <w:r>
        <w:rPr>
          <w:rFonts w:eastAsia="DengXian"/>
        </w:rPr>
        <w:t>nterworking with MTSI UE</w:t>
      </w:r>
      <w:r>
        <w:rPr>
          <w:rFonts w:eastAsia="DengXian" w:hint="eastAsia"/>
          <w:lang w:val="en-US" w:eastAsia="zh-CN"/>
        </w:rPr>
        <w:t>;</w:t>
      </w:r>
    </w:p>
    <w:p w14:paraId="4A3D61C2" w14:textId="77777777" w:rsidR="00E5354B" w:rsidRDefault="00F80559">
      <w:pPr>
        <w:pStyle w:val="B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eastAsia="Malgun Gothic" w:hint="eastAsia"/>
          <w:lang w:val="en-US" w:eastAsia="zh-CN"/>
        </w:rPr>
        <w:t xml:space="preserve">KI#4: </w:t>
      </w:r>
      <w:r>
        <w:rPr>
          <w:rFonts w:eastAsia="Malgun Gothic" w:hint="eastAsia"/>
        </w:rPr>
        <w:t>Extensible IMS framework to support authorization and authentication of third-party identities in IMS sessions</w:t>
      </w:r>
      <w:r>
        <w:rPr>
          <w:rFonts w:eastAsia="SimSun" w:hint="eastAsia"/>
          <w:lang w:val="en-US" w:eastAsia="zh-CN"/>
        </w:rPr>
        <w:t>;</w:t>
      </w:r>
    </w:p>
    <w:p w14:paraId="2FDC2635" w14:textId="77777777" w:rsidR="00E5354B" w:rsidRDefault="00F80559">
      <w:pPr>
        <w:pStyle w:val="B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KI#5: </w:t>
      </w:r>
      <w:r>
        <w:rPr>
          <w:rFonts w:eastAsia="Malgun Gothic" w:hint="eastAsia"/>
          <w:lang w:eastAsia="ko-KR"/>
        </w:rPr>
        <w:t>Handling of PS data off exemption for services over IMS DC</w:t>
      </w:r>
      <w:r>
        <w:rPr>
          <w:rFonts w:eastAsia="SimSun" w:hint="eastAsia"/>
          <w:lang w:val="en-US" w:eastAsia="zh-CN"/>
        </w:rPr>
        <w:t>;</w:t>
      </w:r>
    </w:p>
    <w:p w14:paraId="2BB28F6E" w14:textId="77777777" w:rsidR="00E5354B" w:rsidRDefault="00F80559">
      <w:pPr>
        <w:pStyle w:val="B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KI#6: </w:t>
      </w:r>
      <w:r>
        <w:rPr>
          <w:rFonts w:eastAsia="Malgun Gothic"/>
        </w:rPr>
        <w:t xml:space="preserve">Support of Standalone IMS Data Channel </w:t>
      </w:r>
      <w:r>
        <w:rPr>
          <w:rFonts w:eastAsia="Malgun Gothic"/>
        </w:rPr>
        <w:t>Sessions</w:t>
      </w:r>
      <w:r>
        <w:rPr>
          <w:rFonts w:eastAsia="SimSun" w:hint="eastAsia"/>
          <w:lang w:val="en-US" w:eastAsia="zh-CN"/>
        </w:rPr>
        <w:t>;</w:t>
      </w:r>
    </w:p>
    <w:p w14:paraId="7C353012" w14:textId="77777777" w:rsidR="00E5354B" w:rsidRDefault="00F80559">
      <w:pPr>
        <w:pStyle w:val="B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eastAsia="Malgun Gothic" w:hint="eastAsia"/>
          <w:lang w:val="en-US" w:eastAsia="zh-CN"/>
        </w:rPr>
        <w:t xml:space="preserve"> KI#7: </w:t>
      </w:r>
      <w:r>
        <w:rPr>
          <w:rFonts w:eastAsia="SimSun" w:hint="eastAsia"/>
        </w:rPr>
        <w:t>S</w:t>
      </w:r>
      <w:r>
        <w:t>upport multiplexing multiple DC applications over single SCTP connection</w:t>
      </w:r>
      <w:r>
        <w:rPr>
          <w:rFonts w:hint="eastAsia"/>
          <w:lang w:val="en-US" w:eastAsia="zh-CN"/>
        </w:rPr>
        <w:t>;</w:t>
      </w:r>
    </w:p>
    <w:p w14:paraId="1F821CD3" w14:textId="77777777" w:rsidR="00E5354B" w:rsidRDefault="00F80559">
      <w:pPr>
        <w:pStyle w:val="B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/>
          <w:lang w:val="en-US" w:eastAsia="zh-CN"/>
        </w:rPr>
        <w:t xml:space="preserve">KI#8: </w:t>
      </w:r>
      <w:r>
        <w:rPr>
          <w:rFonts w:eastAsia="Malgun Gothic"/>
          <w:lang w:eastAsia="ko-KR"/>
        </w:rPr>
        <w:t>Support of IMS Avatar Communication</w:t>
      </w:r>
      <w:r>
        <w:rPr>
          <w:rFonts w:eastAsia="SimSun" w:hint="eastAsia"/>
          <w:lang w:val="en-US" w:eastAsia="zh-CN"/>
        </w:rPr>
        <w:t>.</w:t>
      </w:r>
    </w:p>
    <w:p w14:paraId="5D988EE9" w14:textId="77777777" w:rsidR="00E5354B" w:rsidRDefault="00F8055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SA2 has concluded the above key issues which was captured in </w:t>
      </w:r>
      <w:r>
        <w:rPr>
          <w:rFonts w:hint="eastAsia"/>
          <w:lang w:eastAsia="zh-CN"/>
        </w:rPr>
        <w:t>TR 23.700-</w:t>
      </w:r>
      <w:r>
        <w:rPr>
          <w:rFonts w:hint="eastAsia"/>
          <w:lang w:val="en-US" w:eastAsia="zh-CN"/>
        </w:rPr>
        <w:t>77.</w:t>
      </w:r>
    </w:p>
    <w:p w14:paraId="40AF6CB1" w14:textId="6F93CE8A" w:rsidR="00E5354B" w:rsidRDefault="00F8055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work item aims to complete stage 2 </w:t>
      </w:r>
      <w:r>
        <w:rPr>
          <w:rFonts w:hint="eastAsia"/>
          <w:lang w:val="en-US" w:eastAsia="zh-CN"/>
        </w:rPr>
        <w:t>normative work based on the conclusions and agreed principles in Rel-19.</w:t>
      </w:r>
    </w:p>
    <w:p w14:paraId="24E9994B" w14:textId="77777777" w:rsidR="00E5354B" w:rsidRDefault="00E5354B">
      <w:pPr>
        <w:rPr>
          <w:rFonts w:eastAsia="Malgun Gothic"/>
          <w:lang w:eastAsia="ko-KR"/>
        </w:rPr>
      </w:pPr>
    </w:p>
    <w:p w14:paraId="30AAA7AA" w14:textId="77777777" w:rsidR="00E5354B" w:rsidRDefault="00F80559">
      <w:pPr>
        <w:pStyle w:val="Heading1"/>
      </w:pPr>
      <w:r>
        <w:t>4</w:t>
      </w:r>
      <w:r>
        <w:tab/>
        <w:t>Objective</w:t>
      </w:r>
    </w:p>
    <w:p w14:paraId="1DEF014C" w14:textId="77777777" w:rsidR="00E5354B" w:rsidRDefault="00F80559">
      <w:r>
        <w:t>The objective of this work item is to</w:t>
      </w:r>
      <w:r>
        <w:rPr>
          <w:rFonts w:hint="eastAsia"/>
          <w:lang w:val="en-US" w:eastAsia="zh-CN"/>
        </w:rPr>
        <w:t xml:space="preserve"> enhance IMS network to support the following aspects</w:t>
      </w:r>
      <w:r>
        <w:rPr>
          <w:rFonts w:hint="eastAsia"/>
          <w:lang w:eastAsia="zh-CN"/>
        </w:rPr>
        <w:t>, based on the conclusions in TR 23.700-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7</w:t>
      </w:r>
      <w:r>
        <w:t xml:space="preserve">: </w:t>
      </w:r>
    </w:p>
    <w:p w14:paraId="75118098" w14:textId="77777777" w:rsidR="00E5354B" w:rsidRDefault="00F80559">
      <w:pPr>
        <w:pStyle w:val="B1"/>
        <w:rPr>
          <w:lang w:eastAsia="ko-KR"/>
        </w:rPr>
      </w:pPr>
      <w:r>
        <w:rPr>
          <w:rFonts w:hint="eastAsia"/>
          <w:lang w:val="en-US" w:eastAsia="zh-CN"/>
        </w:rPr>
        <w:t xml:space="preserve">WT1. </w:t>
      </w:r>
      <w:r>
        <w:rPr>
          <w:rFonts w:eastAsia="SimSun" w:hint="eastAsia"/>
          <w:lang w:val="en-US" w:eastAsia="zh-CN" w:bidi="ar"/>
        </w:rPr>
        <w:t>A</w:t>
      </w:r>
      <w:r>
        <w:rPr>
          <w:rFonts w:eastAsia="SimSun"/>
          <w:lang w:val="en-US" w:eastAsia="zh-CN" w:bidi="ar"/>
        </w:rPr>
        <w:t xml:space="preserve">rchitectural </w:t>
      </w:r>
      <w:r>
        <w:rPr>
          <w:lang w:eastAsia="zh-CN"/>
        </w:rPr>
        <w:t>and procedural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/>
          <w:lang w:val="en-US" w:eastAsia="zh-CN" w:bidi="ar"/>
        </w:rPr>
        <w:t>e</w:t>
      </w:r>
      <w:r>
        <w:rPr>
          <w:rFonts w:eastAsia="SimSun"/>
          <w:lang w:val="en-US" w:eastAsia="zh-CN" w:bidi="ar"/>
        </w:rPr>
        <w:t xml:space="preserve">nhancement to enable </w:t>
      </w:r>
      <w:r>
        <w:rPr>
          <w:rFonts w:eastAsia="SimSun" w:hint="eastAsia"/>
          <w:lang w:val="en-US" w:eastAsia="zh-CN"/>
        </w:rPr>
        <w:t xml:space="preserve">trusted and untrusted DC </w:t>
      </w:r>
      <w:r>
        <w:rPr>
          <w:rFonts w:eastAsia="SimSun"/>
          <w:lang w:val="en-US" w:eastAsia="zh-CN" w:bidi="ar"/>
        </w:rPr>
        <w:t>applications to subscribe to and receive reports about IMS events</w:t>
      </w:r>
      <w:r>
        <w:rPr>
          <w:rFonts w:eastAsia="SimSun" w:hint="eastAsia"/>
          <w:lang w:val="en-US" w:eastAsia="zh-CN" w:bidi="ar"/>
        </w:rPr>
        <w:t>, including</w:t>
      </w:r>
      <w:r>
        <w:rPr>
          <w:lang w:eastAsia="ko-KR"/>
        </w:rPr>
        <w:t>:</w:t>
      </w:r>
    </w:p>
    <w:p w14:paraId="3B7F4C11" w14:textId="5FD44570" w:rsidR="00E5354B" w:rsidRDefault="00F80559">
      <w:pPr>
        <w:pStyle w:val="B1"/>
        <w:ind w:leftChars="242" w:left="768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val="en-US" w:eastAsia="zh-CN"/>
        </w:rPr>
        <w:t>discovery procedure for event producers, event subscription to the producers and the notification of events</w:t>
      </w:r>
      <w:r>
        <w:rPr>
          <w:rFonts w:eastAsia="SimSun" w:hint="eastAsia"/>
          <w:lang w:eastAsia="zh-CN"/>
        </w:rPr>
        <w:t>;</w:t>
      </w:r>
    </w:p>
    <w:p w14:paraId="1D9603F7" w14:textId="77777777" w:rsidR="00E5354B" w:rsidRDefault="00F80559">
      <w:pPr>
        <w:pStyle w:val="B1"/>
        <w:ind w:leftChars="242" w:left="768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enhancements to services of DCSF, IMS AS, </w:t>
      </w:r>
      <w:r>
        <w:rPr>
          <w:rFonts w:eastAsia="SimSun"/>
          <w:lang w:val="en-US" w:eastAsia="zh-CN"/>
        </w:rPr>
        <w:t xml:space="preserve">HSS, </w:t>
      </w:r>
      <w:r>
        <w:rPr>
          <w:rFonts w:eastAsia="SimSun" w:hint="eastAsia"/>
          <w:lang w:val="en-US" w:eastAsia="zh-CN"/>
        </w:rPr>
        <w:t>NEF and MF;</w:t>
      </w:r>
    </w:p>
    <w:p w14:paraId="1F22E1C4" w14:textId="77777777" w:rsidR="00E5354B" w:rsidRPr="00737948" w:rsidRDefault="00F80559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  <w:t>definition of events to be reported, including subscriber specific and non-subscriber specific events;</w:t>
      </w:r>
    </w:p>
    <w:p w14:paraId="183BD72D" w14:textId="77777777" w:rsidR="00E5354B" w:rsidRPr="00737948" w:rsidRDefault="00F80559">
      <w:pPr>
        <w:pStyle w:val="B1"/>
      </w:pPr>
      <w:r w:rsidRPr="00737948">
        <w:rPr>
          <w:rFonts w:hint="eastAsia"/>
        </w:rPr>
        <w:t>WT2. E</w:t>
      </w:r>
      <w:r w:rsidRPr="00737948">
        <w:t xml:space="preserve">nhancements to IMS architecture, interfaces and procedures to expose IMS services </w:t>
      </w:r>
      <w:r w:rsidRPr="00737948">
        <w:rPr>
          <w:rFonts w:hint="eastAsia"/>
        </w:rPr>
        <w:t>in t</w:t>
      </w:r>
      <w:r w:rsidRPr="00737948">
        <w:rPr>
          <w:rFonts w:hint="eastAsia"/>
        </w:rPr>
        <w:t>he context of IMS Data Channel</w:t>
      </w:r>
    </w:p>
    <w:p w14:paraId="4ABA8AF3" w14:textId="6D78D252" w:rsidR="00E5354B" w:rsidRPr="00737948" w:rsidRDefault="00F80559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  <w:t>support IMS session</w:t>
      </w:r>
      <w:r w:rsidRPr="00737948">
        <w:t xml:space="preserve"> initiation, update and release </w:t>
      </w:r>
      <w:r w:rsidRPr="00737948">
        <w:rPr>
          <w:rFonts w:hint="eastAsia"/>
        </w:rPr>
        <w:t>with data channel media components</w:t>
      </w:r>
      <w:r w:rsidRPr="00737948">
        <w:t xml:space="preserve"> </w:t>
      </w:r>
      <w:r w:rsidRPr="00737948">
        <w:rPr>
          <w:rFonts w:hint="eastAsia"/>
        </w:rPr>
        <w:t>by DC applications;</w:t>
      </w:r>
    </w:p>
    <w:p w14:paraId="71716F8E" w14:textId="77777777" w:rsidR="00E5354B" w:rsidRPr="00737948" w:rsidRDefault="00F80559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  <w:t>enhancements to services of DCSF, IMS AS, NEF and MF;</w:t>
      </w:r>
    </w:p>
    <w:p w14:paraId="27D18E47" w14:textId="77777777" w:rsidR="00E5354B" w:rsidRPr="00737948" w:rsidRDefault="00F80559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  <w:t xml:space="preserve">both </w:t>
      </w:r>
      <w:r w:rsidRPr="00737948">
        <w:t>application and bootstrap data channels</w:t>
      </w:r>
      <w:r w:rsidRPr="00737948">
        <w:rPr>
          <w:rFonts w:hint="eastAsia"/>
        </w:rPr>
        <w:t xml:space="preserve"> shall be suppo</w:t>
      </w:r>
      <w:r w:rsidRPr="00737948">
        <w:rPr>
          <w:rFonts w:hint="eastAsia"/>
        </w:rPr>
        <w:t>rted</w:t>
      </w:r>
      <w:r w:rsidRPr="00737948">
        <w:t>.</w:t>
      </w:r>
    </w:p>
    <w:p w14:paraId="2D4BFEA7" w14:textId="77777777" w:rsidR="00E5354B" w:rsidRPr="00737948" w:rsidRDefault="00F80559">
      <w:pPr>
        <w:pStyle w:val="B1"/>
      </w:pPr>
      <w:r w:rsidRPr="00737948">
        <w:rPr>
          <w:rFonts w:hint="eastAsia"/>
        </w:rPr>
        <w:t xml:space="preserve">WT3. Enhancements to </w:t>
      </w:r>
      <w:r w:rsidRPr="00737948">
        <w:t xml:space="preserve">IMS architecture and procedures to provide interworking with </w:t>
      </w:r>
      <w:r w:rsidRPr="00737948">
        <w:rPr>
          <w:rFonts w:hint="eastAsia"/>
        </w:rPr>
        <w:t xml:space="preserve">a </w:t>
      </w:r>
      <w:r w:rsidRPr="00737948">
        <w:t xml:space="preserve">MTSI UE supporting only legacy media types (audio/video/messaging) </w:t>
      </w:r>
    </w:p>
    <w:p w14:paraId="43E8BFAF" w14:textId="77777777" w:rsidR="00E5354B" w:rsidRPr="00737948" w:rsidRDefault="00F80559">
      <w:pPr>
        <w:pStyle w:val="B1"/>
        <w:ind w:leftChars="242" w:left="768"/>
      </w:pPr>
      <w:r w:rsidRPr="00737948">
        <w:t>-</w:t>
      </w:r>
      <w:r w:rsidRPr="00737948">
        <w:tab/>
      </w:r>
      <w:r w:rsidRPr="00737948">
        <w:rPr>
          <w:rFonts w:hint="eastAsia"/>
        </w:rPr>
        <w:t xml:space="preserve">procedures to provide media interworking via MF between IMS DC and </w:t>
      </w:r>
      <w:r w:rsidRPr="00737948">
        <w:t>audio/video/messaging</w:t>
      </w:r>
      <w:r w:rsidRPr="00737948">
        <w:rPr>
          <w:rFonts w:hint="eastAsia"/>
        </w:rPr>
        <w:t>;</w:t>
      </w:r>
    </w:p>
    <w:p w14:paraId="530E74FD" w14:textId="77777777" w:rsidR="00E5354B" w:rsidRDefault="00F80559">
      <w:pPr>
        <w:pStyle w:val="B1"/>
        <w:ind w:leftChars="242" w:left="768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proc</w:t>
      </w:r>
      <w:r>
        <w:rPr>
          <w:rFonts w:eastAsia="SimSun" w:hint="eastAsia"/>
          <w:lang w:val="en-US" w:eastAsia="zh-CN"/>
        </w:rPr>
        <w:t>edures to report of establishment of an application DC for an application that requires interworking based on solution of KI#1 to DC AS from IMS AS;</w:t>
      </w:r>
    </w:p>
    <w:p w14:paraId="6CAAF4A2" w14:textId="77777777" w:rsidR="00E5354B" w:rsidRDefault="00F80559">
      <w:pPr>
        <w:pStyle w:val="B1"/>
        <w:ind w:leftChars="242" w:left="768"/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enhancements to services of IMS AS and MF;</w:t>
      </w:r>
    </w:p>
    <w:p w14:paraId="7577EC2D" w14:textId="77777777" w:rsidR="00E5354B" w:rsidRPr="00737948" w:rsidRDefault="00F80559">
      <w:pPr>
        <w:pStyle w:val="NO"/>
      </w:pPr>
      <w:r w:rsidRPr="00737948">
        <w:rPr>
          <w:rFonts w:hint="eastAsia"/>
        </w:rPr>
        <w:t>NOTE 1:</w:t>
      </w:r>
      <w:r w:rsidRPr="00737948">
        <w:rPr>
          <w:rFonts w:hint="eastAsia"/>
        </w:rPr>
        <w:tab/>
        <w:t>Coordination and alignment with SA4 is required.</w:t>
      </w:r>
    </w:p>
    <w:p w14:paraId="14AC67F9" w14:textId="77777777" w:rsidR="00E5354B" w:rsidRPr="00737948" w:rsidRDefault="00F80559">
      <w:pPr>
        <w:pStyle w:val="B1"/>
      </w:pPr>
      <w:r w:rsidRPr="00737948">
        <w:rPr>
          <w:rFonts w:hint="eastAsia"/>
        </w:rPr>
        <w:t xml:space="preserve">WT4. </w:t>
      </w:r>
      <w:r w:rsidRPr="00737948">
        <w:rPr>
          <w:rFonts w:hint="eastAsia"/>
        </w:rPr>
        <w:t>E</w:t>
      </w:r>
      <w:r w:rsidRPr="00737948">
        <w:t>nhance</w:t>
      </w:r>
      <w:r w:rsidRPr="00737948">
        <w:rPr>
          <w:rFonts w:hint="eastAsia"/>
        </w:rPr>
        <w:t>ments to</w:t>
      </w:r>
      <w:r w:rsidRPr="00737948">
        <w:t xml:space="preserve"> the IMS architecture and procedures</w:t>
      </w:r>
      <w:r w:rsidRPr="00737948">
        <w:rPr>
          <w:rFonts w:hint="eastAsia"/>
        </w:rPr>
        <w:t xml:space="preserve"> </w:t>
      </w:r>
      <w:r w:rsidRPr="00737948">
        <w:t>to support third party identities in IMS sessions</w:t>
      </w:r>
    </w:p>
    <w:p w14:paraId="351D650B" w14:textId="77777777" w:rsidR="00E5354B" w:rsidRPr="00737948" w:rsidRDefault="00F80559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</w:r>
      <w:r w:rsidRPr="00737948">
        <w:t>mechanism how the serving IMS network authorize</w:t>
      </w:r>
      <w:r w:rsidRPr="00737948">
        <w:rPr>
          <w:rFonts w:hint="eastAsia"/>
        </w:rPr>
        <w:t>s</w:t>
      </w:r>
      <w:r w:rsidRPr="00737948">
        <w:t xml:space="preserve"> the usage of third party identities</w:t>
      </w:r>
      <w:r w:rsidRPr="00737948">
        <w:rPr>
          <w:rFonts w:hint="eastAsia"/>
        </w:rPr>
        <w:t>;</w:t>
      </w:r>
    </w:p>
    <w:p w14:paraId="43BA2991" w14:textId="77777777" w:rsidR="00E5354B" w:rsidRPr="00737948" w:rsidRDefault="00F80559">
      <w:pPr>
        <w:pStyle w:val="B1"/>
        <w:ind w:leftChars="242" w:left="768"/>
      </w:pPr>
      <w:r w:rsidRPr="00737948">
        <w:t>-</w:t>
      </w:r>
      <w:r w:rsidRPr="00737948">
        <w:tab/>
      </w:r>
      <w:r w:rsidRPr="00737948">
        <w:rPr>
          <w:rFonts w:hint="eastAsia"/>
        </w:rPr>
        <w:t>mechanism</w:t>
      </w:r>
      <w:r w:rsidRPr="00737948">
        <w:t xml:space="preserve"> how IMS </w:t>
      </w:r>
      <w:r w:rsidRPr="00737948">
        <w:rPr>
          <w:rFonts w:hint="eastAsia"/>
        </w:rPr>
        <w:t xml:space="preserve">network </w:t>
      </w:r>
      <w:r w:rsidRPr="00737948">
        <w:t>support authentication, authorization,</w:t>
      </w:r>
      <w:r w:rsidRPr="00737948">
        <w:t xml:space="preserve"> signing and verification of third-party specific identities</w:t>
      </w:r>
      <w:r w:rsidRPr="00737948">
        <w:rPr>
          <w:rFonts w:hint="eastAsia"/>
        </w:rPr>
        <w:t>;</w:t>
      </w:r>
    </w:p>
    <w:p w14:paraId="57D97FF5" w14:textId="77777777" w:rsidR="00E5354B" w:rsidRPr="00737948" w:rsidRDefault="00F80559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  <w:t xml:space="preserve">storage and retrieval of </w:t>
      </w:r>
      <w:r w:rsidRPr="00737948">
        <w:t>third party identities</w:t>
      </w:r>
      <w:r w:rsidRPr="00737948">
        <w:rPr>
          <w:rFonts w:hint="eastAsia"/>
        </w:rPr>
        <w:t>;</w:t>
      </w:r>
    </w:p>
    <w:p w14:paraId="4E0EC381" w14:textId="77777777" w:rsidR="00E5354B" w:rsidRPr="00737948" w:rsidRDefault="00F80559">
      <w:pPr>
        <w:pStyle w:val="B1"/>
        <w:ind w:leftChars="242" w:left="768"/>
      </w:pPr>
      <w:r w:rsidRPr="00737948">
        <w:t>-</w:t>
      </w:r>
      <w:r w:rsidRPr="00737948">
        <w:tab/>
        <w:t>enhancements to IMS subscription data to support third-party identities</w:t>
      </w:r>
      <w:r w:rsidRPr="00737948">
        <w:rPr>
          <w:rFonts w:hint="eastAsia"/>
        </w:rPr>
        <w:t>.</w:t>
      </w:r>
    </w:p>
    <w:p w14:paraId="276EFC1D" w14:textId="77777777" w:rsidR="00E5354B" w:rsidRPr="00737948" w:rsidRDefault="00F80559">
      <w:pPr>
        <w:pStyle w:val="B1"/>
      </w:pPr>
      <w:r w:rsidRPr="00737948">
        <w:rPr>
          <w:rFonts w:hint="eastAsia"/>
        </w:rPr>
        <w:t xml:space="preserve">WT5. Enhancements to </w:t>
      </w:r>
      <w:r w:rsidRPr="00737948">
        <w:t>IMS procedures to support PS Data off for servi</w:t>
      </w:r>
      <w:r w:rsidRPr="00737948">
        <w:t>ces over IMS DC</w:t>
      </w:r>
    </w:p>
    <w:p w14:paraId="67CAAC9D" w14:textId="1CD2E510" w:rsidR="00E5354B" w:rsidRPr="00737948" w:rsidRDefault="00F80559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  <w:t xml:space="preserve">considering that the services over IMS DC shall be able to be exempted as a whole. </w:t>
      </w:r>
    </w:p>
    <w:p w14:paraId="654CF932" w14:textId="77777777" w:rsidR="00E5354B" w:rsidRDefault="00F80559">
      <w:pPr>
        <w:pStyle w:val="B1"/>
        <w:rPr>
          <w:rFonts w:eastAsia="DengXian"/>
          <w:lang w:val="en-US" w:eastAsia="ko-KR"/>
        </w:rPr>
      </w:pPr>
      <w:r>
        <w:rPr>
          <w:rFonts w:hint="eastAsia"/>
          <w:lang w:val="en-US" w:eastAsia="zh-CN"/>
        </w:rPr>
        <w:t xml:space="preserve">WT6. </w:t>
      </w:r>
      <w:r>
        <w:rPr>
          <w:rFonts w:eastAsia="DengXian" w:hint="eastAsia"/>
          <w:lang w:val="en-US" w:eastAsia="zh-CN"/>
        </w:rPr>
        <w:t>E</w:t>
      </w:r>
      <w:r>
        <w:rPr>
          <w:rFonts w:eastAsia="DengXian"/>
          <w:lang w:val="en-US" w:eastAsia="ko-KR"/>
        </w:rPr>
        <w:t>nhancements of IMS procedures to support standalone IMS data channel session</w:t>
      </w:r>
    </w:p>
    <w:p w14:paraId="5500DE29" w14:textId="61AA5646" w:rsidR="00E5354B" w:rsidRDefault="00F80559">
      <w:pPr>
        <w:pStyle w:val="B1"/>
        <w:ind w:leftChars="242" w:left="768"/>
        <w:rPr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Scenarios including establishing IMS session with standalone bootstrap DC </w:t>
      </w:r>
      <w:r>
        <w:rPr>
          <w:rFonts w:eastAsia="DengXian" w:hint="eastAsia"/>
        </w:rPr>
        <w:t xml:space="preserve">or </w:t>
      </w:r>
      <w:r>
        <w:rPr>
          <w:rFonts w:eastAsia="DengXian"/>
        </w:rPr>
        <w:t xml:space="preserve">a </w:t>
      </w:r>
      <w:r>
        <w:rPr>
          <w:rFonts w:eastAsia="DengXian" w:hint="eastAsia"/>
        </w:rPr>
        <w:t xml:space="preserve">combination of </w:t>
      </w:r>
      <w:r>
        <w:rPr>
          <w:rFonts w:eastAsia="DengXian"/>
        </w:rPr>
        <w:t xml:space="preserve">standalone </w:t>
      </w:r>
      <w:r>
        <w:rPr>
          <w:rFonts w:eastAsia="DengXian" w:hint="eastAsia"/>
        </w:rPr>
        <w:t xml:space="preserve">bootstrap </w:t>
      </w:r>
      <w:r>
        <w:rPr>
          <w:rFonts w:eastAsia="DengXian" w:hint="eastAsia"/>
          <w:lang w:val="en-US" w:eastAsia="zh-CN"/>
        </w:rPr>
        <w:t>DC</w:t>
      </w:r>
      <w:r>
        <w:rPr>
          <w:rFonts w:eastAsia="DengXian" w:hint="eastAsia"/>
        </w:rPr>
        <w:t xml:space="preserve"> and</w:t>
      </w:r>
      <w:r>
        <w:rPr>
          <w:rFonts w:eastAsia="DengXian"/>
        </w:rPr>
        <w:t xml:space="preserve"> </w:t>
      </w:r>
      <w:r>
        <w:rPr>
          <w:rFonts w:eastAsia="DengXian" w:hint="eastAsia"/>
        </w:rPr>
        <w:t xml:space="preserve">application </w:t>
      </w:r>
      <w:r>
        <w:rPr>
          <w:rFonts w:eastAsia="DengXian" w:hint="eastAsia"/>
          <w:lang w:val="en-US" w:eastAsia="zh-CN"/>
        </w:rPr>
        <w:t>DC, c</w:t>
      </w:r>
      <w:r>
        <w:rPr>
          <w:rFonts w:hint="eastAsia"/>
          <w:lang w:val="en-US" w:eastAsia="zh-CN"/>
        </w:rPr>
        <w:t>hanging an IMS session with audio/video/DC media components to a standalone IMS DC session and adding audio/video med</w:t>
      </w:r>
      <w:r>
        <w:rPr>
          <w:rFonts w:hint="eastAsia"/>
          <w:lang w:val="en-US" w:eastAsia="zh-CN"/>
        </w:rPr>
        <w:t>ia components to a established standalone IMS DC session shall be supported;</w:t>
      </w:r>
    </w:p>
    <w:p w14:paraId="488AF89F" w14:textId="0899B17C" w:rsidR="00E5354B" w:rsidRPr="00737948" w:rsidRDefault="00F80559">
      <w:pPr>
        <w:pStyle w:val="B1"/>
      </w:pPr>
      <w:r w:rsidRPr="00737948">
        <w:rPr>
          <w:rFonts w:hint="eastAsia"/>
        </w:rPr>
        <w:t>WT7. E</w:t>
      </w:r>
      <w:r w:rsidRPr="00737948">
        <w:t xml:space="preserve">nhancements of IMS </w:t>
      </w:r>
      <w:r w:rsidRPr="00737948">
        <w:rPr>
          <w:rFonts w:hint="eastAsia"/>
        </w:rPr>
        <w:t xml:space="preserve">architecture and </w:t>
      </w:r>
      <w:r w:rsidRPr="00737948">
        <w:t>procedures</w:t>
      </w:r>
      <w:r w:rsidRPr="00737948">
        <w:rPr>
          <w:rFonts w:hint="eastAsia"/>
        </w:rPr>
        <w:t xml:space="preserve"> to s</w:t>
      </w:r>
      <w:r w:rsidRPr="00737948">
        <w:t xml:space="preserve">upport multiplexing </w:t>
      </w:r>
      <w:r w:rsidRPr="00737948">
        <w:rPr>
          <w:rFonts w:hint="eastAsia"/>
        </w:rPr>
        <w:t xml:space="preserve">and de-multiplexing </w:t>
      </w:r>
      <w:r w:rsidRPr="00737948">
        <w:t>DC applications over single SCTP connection</w:t>
      </w:r>
    </w:p>
    <w:p w14:paraId="1670C30E" w14:textId="77777777" w:rsidR="00E5354B" w:rsidRPr="00737948" w:rsidRDefault="00F80559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</w:r>
      <w:r w:rsidRPr="00737948">
        <w:t>mechanism</w:t>
      </w:r>
      <w:r w:rsidRPr="00737948">
        <w:rPr>
          <w:rFonts w:hint="eastAsia"/>
        </w:rPr>
        <w:t xml:space="preserve"> to determine</w:t>
      </w:r>
      <w:r w:rsidRPr="00737948">
        <w:t xml:space="preserve"> whether the UE and the network support multiplexing a SCTP connection for multiple DC applications before media negotiation</w:t>
      </w:r>
      <w:r w:rsidRPr="00737948">
        <w:rPr>
          <w:rFonts w:hint="eastAsia"/>
        </w:rPr>
        <w:t>;</w:t>
      </w:r>
    </w:p>
    <w:p w14:paraId="7EF7BB03" w14:textId="0B3A9F7E" w:rsidR="00E5354B" w:rsidRPr="00737948" w:rsidRDefault="00F80559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  <w:t>functionalities and procedures of</w:t>
      </w:r>
      <w:r w:rsidRPr="00737948">
        <w:t xml:space="preserve"> multiplexing </w:t>
      </w:r>
      <w:r w:rsidRPr="00737948">
        <w:rPr>
          <w:rFonts w:hint="eastAsia"/>
        </w:rPr>
        <w:t xml:space="preserve">and de-multiplexing </w:t>
      </w:r>
      <w:r w:rsidRPr="00737948">
        <w:t>multiple DC applications</w:t>
      </w:r>
      <w:r w:rsidRPr="00737948">
        <w:rPr>
          <w:rFonts w:hint="eastAsia"/>
        </w:rPr>
        <w:t>;</w:t>
      </w:r>
    </w:p>
    <w:p w14:paraId="00CE5482" w14:textId="77777777" w:rsidR="00E5354B" w:rsidRPr="00737948" w:rsidRDefault="00F80559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  <w:t>enhancements to services of DCSF,</w:t>
      </w:r>
      <w:r w:rsidRPr="00737948">
        <w:rPr>
          <w:rFonts w:hint="eastAsia"/>
        </w:rPr>
        <w:t xml:space="preserve"> IMS AS and MF.</w:t>
      </w:r>
    </w:p>
    <w:p w14:paraId="068CC0CB" w14:textId="77777777" w:rsidR="00E5354B" w:rsidRPr="00737948" w:rsidRDefault="00F80559">
      <w:pPr>
        <w:pStyle w:val="B1"/>
      </w:pPr>
      <w:r w:rsidRPr="00737948">
        <w:rPr>
          <w:rFonts w:hint="eastAsia"/>
        </w:rPr>
        <w:t>WT8. E</w:t>
      </w:r>
      <w:r w:rsidRPr="00737948">
        <w:t xml:space="preserve">nhancements of IMS </w:t>
      </w:r>
      <w:r w:rsidRPr="00737948">
        <w:rPr>
          <w:rFonts w:hint="eastAsia"/>
        </w:rPr>
        <w:t xml:space="preserve">architecture and </w:t>
      </w:r>
      <w:r w:rsidRPr="00737948">
        <w:t>procedures</w:t>
      </w:r>
      <w:r w:rsidRPr="00737948">
        <w:rPr>
          <w:rFonts w:hint="eastAsia"/>
        </w:rPr>
        <w:t xml:space="preserve"> to s</w:t>
      </w:r>
      <w:r w:rsidRPr="00737948">
        <w:t>upport</w:t>
      </w:r>
      <w:r w:rsidRPr="00737948">
        <w:rPr>
          <w:rFonts w:hint="eastAsia"/>
        </w:rPr>
        <w:t xml:space="preserve"> </w:t>
      </w:r>
      <w:r w:rsidRPr="00737948">
        <w:t>IMS based Avatar communication</w:t>
      </w:r>
    </w:p>
    <w:p w14:paraId="60CCDCC0" w14:textId="77777777" w:rsidR="00E5354B" w:rsidRPr="00737948" w:rsidRDefault="00F80559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  <w:t>definitions of</w:t>
      </w:r>
      <w:r w:rsidRPr="00737948">
        <w:t xml:space="preserve"> identifiers required for IMS Avatar communication, </w:t>
      </w:r>
      <w:r w:rsidRPr="00737948">
        <w:rPr>
          <w:rFonts w:hint="eastAsia"/>
        </w:rPr>
        <w:t xml:space="preserve">i.e. </w:t>
      </w:r>
      <w:r w:rsidRPr="00737948">
        <w:t xml:space="preserve">Avatar </w:t>
      </w:r>
      <w:r w:rsidRPr="00737948">
        <w:rPr>
          <w:rFonts w:hint="eastAsia"/>
        </w:rPr>
        <w:t xml:space="preserve">ID and </w:t>
      </w:r>
      <w:r w:rsidRPr="00737948">
        <w:t>Avatar representation</w:t>
      </w:r>
      <w:r w:rsidRPr="00737948">
        <w:rPr>
          <w:rFonts w:hint="eastAsia"/>
        </w:rPr>
        <w:t>;</w:t>
      </w:r>
    </w:p>
    <w:p w14:paraId="2E3D8F25" w14:textId="77777777" w:rsidR="00E5354B" w:rsidRDefault="00F80559">
      <w:pPr>
        <w:pStyle w:val="B1"/>
        <w:ind w:leftChars="242" w:left="768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 w:hint="eastAsia"/>
          <w:lang w:val="en-US" w:eastAsia="zh-CN"/>
        </w:rPr>
        <w:tab/>
        <w:t xml:space="preserve">downloading of list of </w:t>
      </w:r>
      <w:r>
        <w:rPr>
          <w:rFonts w:eastAsia="DengXian"/>
        </w:rPr>
        <w:t xml:space="preserve">Avatar </w:t>
      </w:r>
      <w:r>
        <w:rPr>
          <w:rFonts w:eastAsia="DengXian" w:hint="eastAsia"/>
          <w:lang w:val="en-US" w:eastAsia="zh-CN"/>
        </w:rPr>
        <w:t>ID(</w:t>
      </w:r>
      <w:r>
        <w:rPr>
          <w:rFonts w:eastAsia="DengXian" w:hint="eastAsia"/>
          <w:lang w:val="en-US" w:eastAsia="zh-CN"/>
        </w:rPr>
        <w:t>s);</w:t>
      </w:r>
    </w:p>
    <w:p w14:paraId="0AA94D6B" w14:textId="77777777" w:rsidR="00E5354B" w:rsidRPr="00737948" w:rsidRDefault="00F80559">
      <w:pPr>
        <w:pStyle w:val="B1"/>
        <w:ind w:leftChars="242" w:left="768"/>
      </w:pPr>
      <w:r w:rsidRPr="00737948">
        <w:rPr>
          <w:rFonts w:hint="eastAsia"/>
        </w:rPr>
        <w:t>-</w:t>
      </w:r>
      <w:r w:rsidRPr="00737948">
        <w:rPr>
          <w:rFonts w:hint="eastAsia"/>
        </w:rPr>
        <w:tab/>
        <w:t xml:space="preserve">storage, retrieval, </w:t>
      </w:r>
      <w:r w:rsidRPr="00737948">
        <w:t>authenticat</w:t>
      </w:r>
      <w:r w:rsidRPr="00737948">
        <w:rPr>
          <w:rFonts w:hint="eastAsia"/>
        </w:rPr>
        <w:t xml:space="preserve">ion and </w:t>
      </w:r>
      <w:r w:rsidRPr="00737948">
        <w:t>authoriz</w:t>
      </w:r>
      <w:r w:rsidRPr="00737948">
        <w:rPr>
          <w:rFonts w:hint="eastAsia"/>
        </w:rPr>
        <w:t>ation of</w:t>
      </w:r>
      <w:r w:rsidRPr="00737948">
        <w:t xml:space="preserve"> Avatar representation</w:t>
      </w:r>
      <w:r w:rsidRPr="00737948">
        <w:rPr>
          <w:rFonts w:hint="eastAsia"/>
        </w:rPr>
        <w:t>;</w:t>
      </w:r>
    </w:p>
    <w:p w14:paraId="1C0BC695" w14:textId="77777777" w:rsidR="00E5354B" w:rsidRDefault="00F80559">
      <w:pPr>
        <w:pStyle w:val="B1"/>
        <w:ind w:leftChars="242" w:left="768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 w:hint="eastAsia"/>
          <w:lang w:val="en-US" w:eastAsia="zh-CN"/>
        </w:rPr>
        <w:tab/>
      </w:r>
      <w:r>
        <w:rPr>
          <w:rFonts w:eastAsia="DengXian"/>
        </w:rPr>
        <w:t>service/capability negotiation between UE and IMS network</w:t>
      </w:r>
      <w:r>
        <w:rPr>
          <w:rFonts w:eastAsia="DengXian" w:hint="eastAsia"/>
          <w:lang w:val="en-US" w:eastAsia="zh-CN"/>
        </w:rPr>
        <w:t>;</w:t>
      </w:r>
    </w:p>
    <w:p w14:paraId="0ACE0B43" w14:textId="77777777" w:rsidR="00E5354B" w:rsidRDefault="00F80559">
      <w:pPr>
        <w:pStyle w:val="B1"/>
        <w:ind w:leftChars="242" w:left="768"/>
        <w:rPr>
          <w:rFonts w:eastAsia="DengXia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functionalities and </w:t>
      </w:r>
      <w:r>
        <w:rPr>
          <w:rFonts w:eastAsia="DengXian" w:hint="eastAsia"/>
          <w:lang w:val="en-US" w:eastAsia="zh-CN"/>
        </w:rPr>
        <w:t xml:space="preserve">procedures </w:t>
      </w:r>
      <w:r>
        <w:rPr>
          <w:rFonts w:hint="eastAsia"/>
          <w:lang w:val="en-US" w:eastAsia="zh-CN"/>
        </w:rPr>
        <w:t>of</w:t>
      </w:r>
      <w:r>
        <w:t xml:space="preserve"> </w:t>
      </w:r>
      <w:r>
        <w:rPr>
          <w:rFonts w:hint="eastAsia"/>
          <w:lang w:val="en-US" w:eastAsia="zh-CN"/>
        </w:rPr>
        <w:t xml:space="preserve">supporting media </w:t>
      </w:r>
      <w:r>
        <w:rPr>
          <w:rFonts w:eastAsia="DengXian"/>
        </w:rPr>
        <w:t xml:space="preserve">transition and transcoding between a MMTel session using </w:t>
      </w:r>
      <w:r>
        <w:rPr>
          <w:rFonts w:eastAsia="DengXian"/>
        </w:rPr>
        <w:t>audio/video codec and IMS Avatar based communication</w:t>
      </w:r>
      <w:r>
        <w:rPr>
          <w:rFonts w:eastAsia="DengXian" w:hint="eastAsia"/>
          <w:lang w:val="en-US" w:eastAsia="zh-CN"/>
        </w:rPr>
        <w:t xml:space="preserve">, </w:t>
      </w:r>
      <w:r>
        <w:rPr>
          <w:rFonts w:eastAsia="DengXian"/>
        </w:rPr>
        <w:t>transcoding between speech and gesture (or text) in an IMS Avatar communication.</w:t>
      </w:r>
    </w:p>
    <w:p w14:paraId="1D92C79C" w14:textId="77777777" w:rsidR="00E5354B" w:rsidRDefault="00F80559">
      <w:pPr>
        <w:pStyle w:val="B1"/>
        <w:ind w:leftChars="242" w:left="768"/>
        <w:rPr>
          <w:lang w:val="en-US" w:eastAsia="zh-C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eastAsia="DengXian" w:hint="eastAsia"/>
          <w:lang w:val="en-US" w:eastAsia="zh-CN"/>
        </w:rPr>
        <w:t xml:space="preserve">procedures to support </w:t>
      </w:r>
      <w:r>
        <w:rPr>
          <w:rFonts w:eastAsia="DengXian"/>
        </w:rPr>
        <w:t>UE based and network based rendering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</w:rPr>
        <w:t xml:space="preserve">of IMS Avatar </w:t>
      </w:r>
      <w:r w:rsidRPr="00737948">
        <w:t>communicatio</w:t>
      </w:r>
      <w:r w:rsidRPr="00737948">
        <w:rPr>
          <w:rFonts w:hint="eastAsia"/>
        </w:rPr>
        <w:t>n</w:t>
      </w:r>
      <w:r>
        <w:rPr>
          <w:rFonts w:hint="eastAsia"/>
          <w:lang w:val="en-US" w:eastAsia="zh-CN"/>
        </w:rPr>
        <w:t>;</w:t>
      </w:r>
    </w:p>
    <w:p w14:paraId="23005CFA" w14:textId="77777777" w:rsidR="00E5354B" w:rsidRDefault="00F80559">
      <w:pPr>
        <w:pStyle w:val="B1"/>
        <w:ind w:leftChars="242" w:left="768"/>
        <w:rPr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enhanceme</w:t>
      </w:r>
      <w:r>
        <w:rPr>
          <w:rFonts w:eastAsia="SimSun" w:hint="eastAsia"/>
          <w:lang w:val="en-US" w:eastAsia="zh-CN"/>
        </w:rPr>
        <w:t>nts to services of DCSF, IMS AS and MF.</w:t>
      </w:r>
    </w:p>
    <w:p w14:paraId="60DBD5F1" w14:textId="77777777" w:rsidR="00E5354B" w:rsidRDefault="00F80559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5354B" w14:paraId="051A1E1D" w14:textId="77777777" w:rsidTr="0073794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AB5CF5" w14:textId="77777777" w:rsidR="00E5354B" w:rsidRDefault="00F8055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E5354B" w14:paraId="785D3D49" w14:textId="77777777" w:rsidTr="0073794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60202CB" w14:textId="77777777" w:rsidR="00E5354B" w:rsidRDefault="00F8055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63211CB" w14:textId="77777777" w:rsidR="00E5354B" w:rsidRDefault="00F8055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9E16FBC" w14:textId="77777777" w:rsidR="00E5354B" w:rsidRDefault="00F8055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8887B15" w14:textId="77777777" w:rsidR="00E5354B" w:rsidRDefault="00F8055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6E68ACD" w14:textId="77777777" w:rsidR="00E5354B" w:rsidRDefault="00F8055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567C0D4" w14:textId="77777777" w:rsidR="00E5354B" w:rsidRDefault="00F80559">
            <w:pPr>
              <w:pStyle w:val="TAH"/>
            </w:pPr>
            <w:r>
              <w:t>Rapporteur</w:t>
            </w:r>
          </w:p>
        </w:tc>
      </w:tr>
      <w:tr w:rsidR="00E5354B" w14:paraId="3FBC72A2" w14:textId="77777777" w:rsidTr="00737948">
        <w:trPr>
          <w:cantSplit/>
          <w:jc w:val="center"/>
        </w:trPr>
        <w:tc>
          <w:tcPr>
            <w:tcW w:w="1617" w:type="dxa"/>
          </w:tcPr>
          <w:p w14:paraId="2C05032C" w14:textId="77777777" w:rsidR="00E5354B" w:rsidRDefault="00E5354B">
            <w:pPr>
              <w:pStyle w:val="Guidance"/>
            </w:pPr>
          </w:p>
        </w:tc>
        <w:tc>
          <w:tcPr>
            <w:tcW w:w="1134" w:type="dxa"/>
          </w:tcPr>
          <w:p w14:paraId="575766F4" w14:textId="77777777" w:rsidR="00E5354B" w:rsidRDefault="00E5354B">
            <w:pPr>
              <w:pStyle w:val="Guidance"/>
            </w:pPr>
          </w:p>
        </w:tc>
        <w:tc>
          <w:tcPr>
            <w:tcW w:w="2409" w:type="dxa"/>
          </w:tcPr>
          <w:p w14:paraId="4F1592C7" w14:textId="77777777" w:rsidR="00E5354B" w:rsidRDefault="00E5354B">
            <w:pPr>
              <w:pStyle w:val="Guidance"/>
            </w:pPr>
          </w:p>
        </w:tc>
        <w:tc>
          <w:tcPr>
            <w:tcW w:w="993" w:type="dxa"/>
          </w:tcPr>
          <w:p w14:paraId="09ACCAF7" w14:textId="77777777" w:rsidR="00E5354B" w:rsidRDefault="00E5354B"/>
        </w:tc>
        <w:tc>
          <w:tcPr>
            <w:tcW w:w="1074" w:type="dxa"/>
          </w:tcPr>
          <w:p w14:paraId="44F32412" w14:textId="77777777" w:rsidR="00E5354B" w:rsidRDefault="00E5354B"/>
        </w:tc>
        <w:tc>
          <w:tcPr>
            <w:tcW w:w="2186" w:type="dxa"/>
          </w:tcPr>
          <w:p w14:paraId="3EBBA52D" w14:textId="77777777" w:rsidR="00E5354B" w:rsidRDefault="00E5354B">
            <w:pPr>
              <w:pStyle w:val="Guidance"/>
            </w:pPr>
          </w:p>
        </w:tc>
      </w:tr>
    </w:tbl>
    <w:p w14:paraId="3B868F09" w14:textId="77777777" w:rsidR="00E5354B" w:rsidRDefault="00E5354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861"/>
        <w:gridCol w:w="1657"/>
      </w:tblGrid>
      <w:tr w:rsidR="00E5354B" w14:paraId="51DF1C81" w14:textId="77777777" w:rsidTr="0073794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2A3279" w14:textId="77777777" w:rsidR="00E5354B" w:rsidRDefault="00F80559">
            <w:pPr>
              <w:pStyle w:val="TAH"/>
            </w:pPr>
            <w:r>
              <w:t xml:space="preserve">Impacted existing </w:t>
            </w:r>
            <w:r>
              <w:t>TS/TR {One line per specification. Create/delete lines as needed}</w:t>
            </w:r>
          </w:p>
        </w:tc>
      </w:tr>
      <w:tr w:rsidR="00E5354B" w14:paraId="6219C45B" w14:textId="77777777" w:rsidTr="0073794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5564D1" w14:textId="77777777" w:rsidR="00E5354B" w:rsidRDefault="00F8055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098B9B" w14:textId="77777777" w:rsidR="00E5354B" w:rsidRDefault="00F8055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3D7F84" w14:textId="77777777" w:rsidR="00E5354B" w:rsidRDefault="00F80559">
            <w:pPr>
              <w:pStyle w:val="TAH"/>
            </w:pPr>
            <w: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51CC5C" w14:textId="77777777" w:rsidR="00E5354B" w:rsidRDefault="00F80559">
            <w:pPr>
              <w:pStyle w:val="TAH"/>
            </w:pPr>
            <w:r>
              <w:t>Remarks</w:t>
            </w:r>
          </w:p>
        </w:tc>
      </w:tr>
      <w:tr w:rsidR="00E5354B" w14:paraId="555AFFAB" w14:textId="77777777" w:rsidTr="0073794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EB638" w14:textId="77777777" w:rsidR="00E5354B" w:rsidRDefault="00F80559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ko-KR"/>
              </w:rPr>
              <w:t>TS 23.</w:t>
            </w:r>
            <w:r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1500C" w14:textId="77777777" w:rsidR="00E5354B" w:rsidRDefault="00F80559">
            <w:pPr>
              <w:pStyle w:val="Guidance"/>
              <w:rPr>
                <w:i w:val="0"/>
                <w:lang w:val="en-US"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</w:t>
            </w:r>
            <w:r>
              <w:rPr>
                <w:rFonts w:hint="eastAsia"/>
                <w:i w:val="0"/>
                <w:lang w:val="en-US" w:eastAsia="zh-CN"/>
              </w:rPr>
              <w:t>to support Rel-19 features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89DB3" w14:textId="77777777" w:rsidR="00E5354B" w:rsidRDefault="00F80559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69E7E" w14:textId="77777777" w:rsidR="00E5354B" w:rsidRDefault="00E5354B">
            <w:pPr>
              <w:pStyle w:val="Guidance"/>
              <w:rPr>
                <w:i w:val="0"/>
              </w:rPr>
            </w:pPr>
          </w:p>
        </w:tc>
      </w:tr>
      <w:tr w:rsidR="00E5354B" w14:paraId="682AFAE2" w14:textId="77777777" w:rsidTr="0073794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F304B" w14:textId="77777777" w:rsidR="00E5354B" w:rsidRDefault="00F80559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C79AD" w14:textId="77777777" w:rsidR="00E5354B" w:rsidRDefault="00F80559">
            <w:pPr>
              <w:pStyle w:val="Guidance"/>
              <w:rPr>
                <w:i w:val="0"/>
                <w:lang w:val="en-US"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rFonts w:hint="eastAsia"/>
                <w:i w:val="0"/>
                <w:lang w:val="en-US" w:eastAsia="zh-CN"/>
              </w:rPr>
              <w:t>E</w:t>
            </w:r>
            <w:r>
              <w:rPr>
                <w:rFonts w:hint="eastAsia"/>
                <w:i w:val="0"/>
                <w:lang w:eastAsia="zh-CN"/>
              </w:rPr>
              <w:t xml:space="preserve">F </w:t>
            </w:r>
            <w:r>
              <w:rPr>
                <w:rFonts w:hint="eastAsia"/>
                <w:i w:val="0"/>
                <w:lang w:eastAsia="zh-CN"/>
              </w:rPr>
              <w:t>service</w:t>
            </w:r>
            <w:r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>enhancements to support</w:t>
            </w:r>
            <w:r>
              <w:rPr>
                <w:rFonts w:hint="eastAsia"/>
                <w:i w:val="0"/>
                <w:lang w:val="en-US" w:eastAsia="zh-CN"/>
              </w:rPr>
              <w:t xml:space="preserve"> event subscription and notification, application initiated IMS data channel session management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49FD0" w14:textId="77777777" w:rsidR="00E5354B" w:rsidRDefault="00F80559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3D0B7" w14:textId="77777777" w:rsidR="00E5354B" w:rsidRDefault="00E5354B">
            <w:pPr>
              <w:pStyle w:val="Guidance"/>
              <w:rPr>
                <w:i w:val="0"/>
              </w:rPr>
            </w:pPr>
          </w:p>
        </w:tc>
      </w:tr>
    </w:tbl>
    <w:p w14:paraId="53E79A6D" w14:textId="77777777" w:rsidR="00E5354B" w:rsidRDefault="00E5354B"/>
    <w:p w14:paraId="771C17C5" w14:textId="77777777" w:rsidR="00E5354B" w:rsidRDefault="00F80559">
      <w:pPr>
        <w:pStyle w:val="Heading1"/>
      </w:pPr>
      <w:r>
        <w:t>6</w:t>
      </w:r>
      <w:r>
        <w:tab/>
        <w:t>Work item Rapporteur(s)</w:t>
      </w:r>
    </w:p>
    <w:p w14:paraId="0BC8C80C" w14:textId="77777777" w:rsidR="00E5354B" w:rsidRDefault="00F80559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>
        <w:rPr>
          <w:i w:val="0"/>
        </w:rPr>
        <w:t xml:space="preserve">, </w:t>
      </w:r>
      <w:r>
        <w:rPr>
          <w:rFonts w:hint="eastAsia"/>
          <w:i w:val="0"/>
          <w:lang w:eastAsia="zh-CN"/>
        </w:rPr>
        <w:t>China Mobile, jiangyi at chinamobile dot com</w:t>
      </w:r>
    </w:p>
    <w:p w14:paraId="30AF21FE" w14:textId="77777777" w:rsidR="00E5354B" w:rsidRDefault="00E5354B"/>
    <w:p w14:paraId="49B7D880" w14:textId="77777777" w:rsidR="00E5354B" w:rsidRDefault="00F80559">
      <w:pPr>
        <w:pStyle w:val="Heading1"/>
      </w:pPr>
      <w:r>
        <w:t>7</w:t>
      </w:r>
      <w:r>
        <w:tab/>
        <w:t xml:space="preserve">Work item </w:t>
      </w:r>
      <w:r>
        <w:t>leadership</w:t>
      </w:r>
    </w:p>
    <w:p w14:paraId="2CF98E6D" w14:textId="77777777" w:rsidR="00E5354B" w:rsidRDefault="00F80559">
      <w:pPr>
        <w:pStyle w:val="Guidance"/>
        <w:rPr>
          <w:i w:val="0"/>
        </w:rPr>
      </w:pPr>
      <w:r>
        <w:rPr>
          <w:i w:val="0"/>
        </w:rPr>
        <w:t>SA2</w:t>
      </w:r>
    </w:p>
    <w:p w14:paraId="7CD9C2F6" w14:textId="77777777" w:rsidR="00E5354B" w:rsidRDefault="00E5354B"/>
    <w:p w14:paraId="49194FA0" w14:textId="77777777" w:rsidR="00E5354B" w:rsidRDefault="00F80559">
      <w:pPr>
        <w:pStyle w:val="Heading1"/>
      </w:pPr>
      <w:r>
        <w:t>8</w:t>
      </w:r>
      <w:r>
        <w:tab/>
        <w:t>Aspects that involve other WGs</w:t>
      </w:r>
    </w:p>
    <w:p w14:paraId="6B109B7E" w14:textId="77777777" w:rsidR="00E5354B" w:rsidRDefault="00F80559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 xml:space="preserve">codec, </w:t>
      </w:r>
      <w:r>
        <w:rPr>
          <w:rFonts w:hint="eastAsia"/>
          <w:i w:val="0"/>
          <w:lang w:eastAsia="zh-CN"/>
        </w:rPr>
        <w:t>application binding and application synchronization.</w:t>
      </w:r>
    </w:p>
    <w:p w14:paraId="772A1FF7" w14:textId="77777777" w:rsidR="00E5354B" w:rsidRDefault="00E5354B"/>
    <w:p w14:paraId="261935DA" w14:textId="77777777" w:rsidR="00E5354B" w:rsidRDefault="00F80559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5354B" w14:paraId="49A94253" w14:textId="77777777" w:rsidTr="0073794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033AE0F" w14:textId="77777777" w:rsidR="00E5354B" w:rsidRDefault="00F80559">
            <w:pPr>
              <w:pStyle w:val="TAH"/>
            </w:pPr>
            <w:r>
              <w:t>Supporting IM name</w:t>
            </w:r>
          </w:p>
        </w:tc>
      </w:tr>
      <w:tr w:rsidR="009B01D3" w14:paraId="318E6DD1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93337" w14:textId="4017C48A" w:rsidR="009B01D3" w:rsidRDefault="009B01D3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BT</w:t>
            </w:r>
          </w:p>
        </w:tc>
      </w:tr>
      <w:tr w:rsidR="00E5354B" w14:paraId="3FEDE0E4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251ED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E5354B" w14:paraId="66034546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964F8" w14:textId="77777777" w:rsidR="00E5354B" w:rsidRDefault="00F805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E5354B" w14:paraId="6A340BC0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57DB3" w14:textId="77777777" w:rsidR="00E5354B" w:rsidRDefault="00F80559">
            <w:pPr>
              <w:pStyle w:val="TAL"/>
              <w:rPr>
                <w:lang w:val="en-US" w:eastAsia="ko-KR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E5354B" w14:paraId="2C5EC6F1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3A8C7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E5354B" w14:paraId="4594E820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02CD90" w14:textId="77777777" w:rsidR="00E5354B" w:rsidRDefault="00F80559">
            <w:pPr>
              <w:pStyle w:val="TAL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E5354B" w14:paraId="39123613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9F328" w14:textId="77777777" w:rsidR="00E5354B" w:rsidRDefault="00F80559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5354B" w14:paraId="4E766613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B14A27" w14:textId="77777777" w:rsidR="00E5354B" w:rsidRDefault="00F805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E5354B" w14:paraId="6516AD77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6D1AD" w14:textId="77777777" w:rsidR="00E5354B" w:rsidRDefault="00F805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NTT DOCOMO</w:t>
            </w:r>
          </w:p>
        </w:tc>
      </w:tr>
      <w:tr w:rsidR="00E5354B" w14:paraId="36CC3D23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09A358" w14:textId="77777777" w:rsidR="00E5354B" w:rsidRDefault="00F805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 w:rsidR="00E5354B" w14:paraId="7202FDC2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523D35" w14:textId="77777777" w:rsidR="00E5354B" w:rsidRDefault="00F805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 w:rsidR="00E5354B" w14:paraId="2FBF47B0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DDDB4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E5354B" w14:paraId="79490EA6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2E0A2C" w14:textId="77777777" w:rsidR="00E5354B" w:rsidRDefault="00F805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5354B" w14:paraId="344A5A29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C40040" w14:textId="77777777" w:rsidR="00E5354B" w:rsidRDefault="00E5354B">
            <w:pPr>
              <w:pStyle w:val="TAL"/>
            </w:pPr>
          </w:p>
        </w:tc>
      </w:tr>
      <w:tr w:rsidR="00E5354B" w14:paraId="5CC3D764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1B89B" w14:textId="77777777" w:rsidR="00E5354B" w:rsidRDefault="00E5354B">
            <w:pPr>
              <w:pStyle w:val="TAL"/>
            </w:pPr>
          </w:p>
        </w:tc>
      </w:tr>
      <w:tr w:rsidR="00E5354B" w14:paraId="6D2A70FE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B034C" w14:textId="77777777" w:rsidR="00E5354B" w:rsidRDefault="00E5354B">
            <w:pPr>
              <w:pStyle w:val="TAL"/>
              <w:rPr>
                <w:lang w:eastAsia="ko-KR"/>
              </w:rPr>
            </w:pPr>
          </w:p>
        </w:tc>
      </w:tr>
      <w:tr w:rsidR="00E5354B" w14:paraId="2C025A96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3DC02E" w14:textId="77777777" w:rsidR="00E5354B" w:rsidRDefault="00E5354B">
            <w:pPr>
              <w:pStyle w:val="TAL"/>
            </w:pPr>
          </w:p>
        </w:tc>
      </w:tr>
      <w:tr w:rsidR="00E5354B" w14:paraId="23647711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59F6F8" w14:textId="77777777" w:rsidR="00E5354B" w:rsidRDefault="00E5354B">
            <w:pPr>
              <w:pStyle w:val="TAL"/>
            </w:pPr>
          </w:p>
        </w:tc>
      </w:tr>
      <w:tr w:rsidR="00E5354B" w14:paraId="71D76990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387B19" w14:textId="77777777" w:rsidR="00E5354B" w:rsidRDefault="00E5354B">
            <w:pPr>
              <w:pStyle w:val="TAL"/>
            </w:pPr>
          </w:p>
        </w:tc>
      </w:tr>
      <w:tr w:rsidR="00E5354B" w14:paraId="5688FA27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F9A056" w14:textId="77777777" w:rsidR="00E5354B" w:rsidRDefault="00E5354B">
            <w:pPr>
              <w:pStyle w:val="TAL"/>
              <w:rPr>
                <w:lang w:eastAsia="ko-KR"/>
              </w:rPr>
            </w:pPr>
          </w:p>
        </w:tc>
      </w:tr>
      <w:tr w:rsidR="00E5354B" w14:paraId="50E900CF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F18E32" w14:textId="77777777" w:rsidR="00E5354B" w:rsidRDefault="00E5354B">
            <w:pPr>
              <w:pStyle w:val="TAL"/>
              <w:rPr>
                <w:lang w:eastAsia="ko-KR"/>
              </w:rPr>
            </w:pPr>
          </w:p>
        </w:tc>
      </w:tr>
      <w:tr w:rsidR="00E5354B" w14:paraId="0B36FB38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D0ED94" w14:textId="77777777" w:rsidR="00E5354B" w:rsidRDefault="00E5354B">
            <w:pPr>
              <w:pStyle w:val="TAL"/>
              <w:rPr>
                <w:lang w:eastAsia="ko-KR"/>
              </w:rPr>
            </w:pPr>
          </w:p>
        </w:tc>
      </w:tr>
      <w:tr w:rsidR="00E5354B" w14:paraId="3E942E22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04C83" w14:textId="77777777" w:rsidR="00E5354B" w:rsidRDefault="00E5354B">
            <w:pPr>
              <w:pStyle w:val="TAL"/>
            </w:pPr>
          </w:p>
        </w:tc>
      </w:tr>
      <w:tr w:rsidR="00E5354B" w14:paraId="73D07D1C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BAA172" w14:textId="77777777" w:rsidR="00E5354B" w:rsidRDefault="00E5354B">
            <w:pPr>
              <w:pStyle w:val="TAL"/>
            </w:pPr>
          </w:p>
        </w:tc>
      </w:tr>
      <w:tr w:rsidR="00E5354B" w14:paraId="19C79A63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5C8E30" w14:textId="77777777" w:rsidR="00E5354B" w:rsidRDefault="00E5354B">
            <w:pPr>
              <w:pStyle w:val="TAL"/>
            </w:pPr>
          </w:p>
        </w:tc>
      </w:tr>
      <w:tr w:rsidR="00E5354B" w14:paraId="0B4E8AAF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A7E5E" w14:textId="77777777" w:rsidR="00E5354B" w:rsidRDefault="00E5354B">
            <w:pPr>
              <w:pStyle w:val="TAL"/>
              <w:rPr>
                <w:lang w:eastAsia="ko-KR"/>
              </w:rPr>
            </w:pPr>
          </w:p>
        </w:tc>
      </w:tr>
      <w:tr w:rsidR="00E5354B" w14:paraId="10C524B8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2B0755" w14:textId="77777777" w:rsidR="00E5354B" w:rsidRDefault="00E5354B">
            <w:pPr>
              <w:pStyle w:val="TAL"/>
            </w:pPr>
          </w:p>
        </w:tc>
      </w:tr>
      <w:tr w:rsidR="00E5354B" w14:paraId="05C969F9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1E5C57" w14:textId="77777777" w:rsidR="00E5354B" w:rsidRDefault="00E5354B">
            <w:pPr>
              <w:pStyle w:val="TAL"/>
            </w:pPr>
          </w:p>
        </w:tc>
      </w:tr>
      <w:tr w:rsidR="00E5354B" w14:paraId="7DFA648B" w14:textId="77777777" w:rsidTr="007379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F32C62" w14:textId="77777777" w:rsidR="00E5354B" w:rsidRDefault="00E5354B">
            <w:pPr>
              <w:pStyle w:val="TAL"/>
            </w:pPr>
          </w:p>
        </w:tc>
      </w:tr>
    </w:tbl>
    <w:p w14:paraId="09F02A80" w14:textId="77777777" w:rsidR="00E5354B" w:rsidRDefault="00E5354B"/>
    <w:sectPr w:rsidR="00E5354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E4652" w14:textId="77777777" w:rsidR="00F80559" w:rsidRDefault="00F80559">
      <w:pPr>
        <w:spacing w:after="0"/>
      </w:pPr>
      <w:r>
        <w:separator/>
      </w:r>
    </w:p>
  </w:endnote>
  <w:endnote w:type="continuationSeparator" w:id="0">
    <w:p w14:paraId="3EA34A44" w14:textId="77777777" w:rsidR="00F80559" w:rsidRDefault="00F805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2B8DA0" w14:textId="77777777" w:rsidR="00F80559" w:rsidRDefault="00F80559">
      <w:pPr>
        <w:spacing w:after="0"/>
      </w:pPr>
      <w:r>
        <w:separator/>
      </w:r>
    </w:p>
  </w:footnote>
  <w:footnote w:type="continuationSeparator" w:id="0">
    <w:p w14:paraId="28D56760" w14:textId="77777777" w:rsidR="00F80559" w:rsidRDefault="00F805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250BA"/>
    <w:multiLevelType w:val="multilevel"/>
    <w:tmpl w:val="315250BA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2B10"/>
    <w:rsid w:val="000E55AD"/>
    <w:rsid w:val="000E630D"/>
    <w:rsid w:val="000E73B6"/>
    <w:rsid w:val="000F192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0852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686A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2F55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0D26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4F63C0"/>
    <w:rsid w:val="004F7A90"/>
    <w:rsid w:val="00502CD2"/>
    <w:rsid w:val="0050431B"/>
    <w:rsid w:val="00504E33"/>
    <w:rsid w:val="00513A2E"/>
    <w:rsid w:val="005142F0"/>
    <w:rsid w:val="00516257"/>
    <w:rsid w:val="005266D2"/>
    <w:rsid w:val="0054287C"/>
    <w:rsid w:val="00546297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37948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2802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233"/>
    <w:rsid w:val="009A3BC4"/>
    <w:rsid w:val="009A527F"/>
    <w:rsid w:val="009A5F2F"/>
    <w:rsid w:val="009A6092"/>
    <w:rsid w:val="009B01D3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354B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559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  <w:rsid w:val="01125CD1"/>
    <w:rsid w:val="01EB7BB3"/>
    <w:rsid w:val="023E79BD"/>
    <w:rsid w:val="038300D1"/>
    <w:rsid w:val="046724C5"/>
    <w:rsid w:val="057E3312"/>
    <w:rsid w:val="05826495"/>
    <w:rsid w:val="05E816BC"/>
    <w:rsid w:val="063E7ECD"/>
    <w:rsid w:val="069A5670"/>
    <w:rsid w:val="07171DAE"/>
    <w:rsid w:val="073D1FEE"/>
    <w:rsid w:val="08206852"/>
    <w:rsid w:val="0A4C18F1"/>
    <w:rsid w:val="0A765FB8"/>
    <w:rsid w:val="0ACE4A7B"/>
    <w:rsid w:val="0AD46352"/>
    <w:rsid w:val="0AFE7196"/>
    <w:rsid w:val="0CFD24DF"/>
    <w:rsid w:val="0D833E39"/>
    <w:rsid w:val="0DCA2B2C"/>
    <w:rsid w:val="0E4C1E01"/>
    <w:rsid w:val="0F565B36"/>
    <w:rsid w:val="0F5B03B5"/>
    <w:rsid w:val="0F7A4A71"/>
    <w:rsid w:val="1199286D"/>
    <w:rsid w:val="11AD2EE4"/>
    <w:rsid w:val="11E051E0"/>
    <w:rsid w:val="127D2394"/>
    <w:rsid w:val="12AA012C"/>
    <w:rsid w:val="15472471"/>
    <w:rsid w:val="1574772A"/>
    <w:rsid w:val="15DA37E6"/>
    <w:rsid w:val="15DD476B"/>
    <w:rsid w:val="16535A2F"/>
    <w:rsid w:val="17A675DA"/>
    <w:rsid w:val="18481362"/>
    <w:rsid w:val="18763F69"/>
    <w:rsid w:val="18856C48"/>
    <w:rsid w:val="18AD6B08"/>
    <w:rsid w:val="18B43F14"/>
    <w:rsid w:val="18EE2DF4"/>
    <w:rsid w:val="1B3F26C4"/>
    <w:rsid w:val="1B5125DE"/>
    <w:rsid w:val="1B8462B0"/>
    <w:rsid w:val="1BF37BE9"/>
    <w:rsid w:val="1C045905"/>
    <w:rsid w:val="1C2019B2"/>
    <w:rsid w:val="1C2E0E9C"/>
    <w:rsid w:val="1C411EE7"/>
    <w:rsid w:val="1CAA1916"/>
    <w:rsid w:val="1CC03EE4"/>
    <w:rsid w:val="1DD138F7"/>
    <w:rsid w:val="1E027949"/>
    <w:rsid w:val="1E14059F"/>
    <w:rsid w:val="1E1C04F3"/>
    <w:rsid w:val="1EB95DF3"/>
    <w:rsid w:val="1F3A2EC9"/>
    <w:rsid w:val="1F5A11FF"/>
    <w:rsid w:val="201A2537"/>
    <w:rsid w:val="20804422"/>
    <w:rsid w:val="20D25569"/>
    <w:rsid w:val="20F777F0"/>
    <w:rsid w:val="20FC0FDF"/>
    <w:rsid w:val="210459B8"/>
    <w:rsid w:val="21405B9D"/>
    <w:rsid w:val="21EC5CB5"/>
    <w:rsid w:val="23BF6EB5"/>
    <w:rsid w:val="247578DE"/>
    <w:rsid w:val="24BC0052"/>
    <w:rsid w:val="251A5E6D"/>
    <w:rsid w:val="25F81BCA"/>
    <w:rsid w:val="25F954DB"/>
    <w:rsid w:val="26112B82"/>
    <w:rsid w:val="27EE4691"/>
    <w:rsid w:val="287E2C7B"/>
    <w:rsid w:val="28D72411"/>
    <w:rsid w:val="29966FCB"/>
    <w:rsid w:val="2A157EBF"/>
    <w:rsid w:val="2AFE1A16"/>
    <w:rsid w:val="2B210CD1"/>
    <w:rsid w:val="2BE5357A"/>
    <w:rsid w:val="2BFF4E3C"/>
    <w:rsid w:val="2C9C273B"/>
    <w:rsid w:val="2CF92AD5"/>
    <w:rsid w:val="2D24719C"/>
    <w:rsid w:val="2D6E6317"/>
    <w:rsid w:val="2DB6777A"/>
    <w:rsid w:val="2F123144"/>
    <w:rsid w:val="30C65115"/>
    <w:rsid w:val="312B2931"/>
    <w:rsid w:val="31C10B62"/>
    <w:rsid w:val="31CC3F27"/>
    <w:rsid w:val="32453007"/>
    <w:rsid w:val="32C44BDA"/>
    <w:rsid w:val="334F6D3D"/>
    <w:rsid w:val="34380EB8"/>
    <w:rsid w:val="345B0173"/>
    <w:rsid w:val="34650039"/>
    <w:rsid w:val="36184B03"/>
    <w:rsid w:val="369C5774"/>
    <w:rsid w:val="36AA0CBD"/>
    <w:rsid w:val="36AF5145"/>
    <w:rsid w:val="37604F68"/>
    <w:rsid w:val="3956631D"/>
    <w:rsid w:val="39C30C76"/>
    <w:rsid w:val="3A3D661B"/>
    <w:rsid w:val="3A564FC6"/>
    <w:rsid w:val="3ADA779E"/>
    <w:rsid w:val="3B1B2786"/>
    <w:rsid w:val="3C4F036E"/>
    <w:rsid w:val="3DA940B9"/>
    <w:rsid w:val="3DF144AD"/>
    <w:rsid w:val="3EC7548D"/>
    <w:rsid w:val="3FF53C7D"/>
    <w:rsid w:val="402B2AD3"/>
    <w:rsid w:val="40666E07"/>
    <w:rsid w:val="40980F08"/>
    <w:rsid w:val="40FD2E2B"/>
    <w:rsid w:val="41C52874"/>
    <w:rsid w:val="42D84CBA"/>
    <w:rsid w:val="43CF3F4E"/>
    <w:rsid w:val="450929D1"/>
    <w:rsid w:val="45CF6F16"/>
    <w:rsid w:val="47ED7291"/>
    <w:rsid w:val="48EB0D3B"/>
    <w:rsid w:val="494C6E4D"/>
    <w:rsid w:val="4A4205DF"/>
    <w:rsid w:val="4A5D250E"/>
    <w:rsid w:val="4AF41521"/>
    <w:rsid w:val="4B4B2196"/>
    <w:rsid w:val="4C632C63"/>
    <w:rsid w:val="4CBF1C9A"/>
    <w:rsid w:val="4DB14B03"/>
    <w:rsid w:val="4DFF0486"/>
    <w:rsid w:val="4E8F1367"/>
    <w:rsid w:val="4FF02E34"/>
    <w:rsid w:val="500A7697"/>
    <w:rsid w:val="504276F5"/>
    <w:rsid w:val="50621E6E"/>
    <w:rsid w:val="50B057F0"/>
    <w:rsid w:val="51AD660D"/>
    <w:rsid w:val="52126331"/>
    <w:rsid w:val="52360AEF"/>
    <w:rsid w:val="52873D72"/>
    <w:rsid w:val="52E90593"/>
    <w:rsid w:val="53581ECC"/>
    <w:rsid w:val="54840334"/>
    <w:rsid w:val="54A15D07"/>
    <w:rsid w:val="55C51FC7"/>
    <w:rsid w:val="55CA11E1"/>
    <w:rsid w:val="56781A69"/>
    <w:rsid w:val="568B2C88"/>
    <w:rsid w:val="57F347D8"/>
    <w:rsid w:val="599B1691"/>
    <w:rsid w:val="5A21156A"/>
    <w:rsid w:val="5BEE2DDF"/>
    <w:rsid w:val="5C3E3E63"/>
    <w:rsid w:val="5C4821F4"/>
    <w:rsid w:val="5CD268D5"/>
    <w:rsid w:val="5D204456"/>
    <w:rsid w:val="5D6C6AD3"/>
    <w:rsid w:val="5D7D6D6E"/>
    <w:rsid w:val="5DD067F8"/>
    <w:rsid w:val="5DD40BD5"/>
    <w:rsid w:val="5DDD390F"/>
    <w:rsid w:val="5F9F7CED"/>
    <w:rsid w:val="61CE3805"/>
    <w:rsid w:val="62367D31"/>
    <w:rsid w:val="623779B1"/>
    <w:rsid w:val="64014A1E"/>
    <w:rsid w:val="640F4B4E"/>
    <w:rsid w:val="64355278"/>
    <w:rsid w:val="65D31821"/>
    <w:rsid w:val="668B794B"/>
    <w:rsid w:val="66DC2BCD"/>
    <w:rsid w:val="67845964"/>
    <w:rsid w:val="686739D9"/>
    <w:rsid w:val="68E542A7"/>
    <w:rsid w:val="69526E59"/>
    <w:rsid w:val="695732E1"/>
    <w:rsid w:val="6A274F50"/>
    <w:rsid w:val="6A516D7C"/>
    <w:rsid w:val="6AAE5BE6"/>
    <w:rsid w:val="6AD12D1F"/>
    <w:rsid w:val="6BFB3534"/>
    <w:rsid w:val="6CED1BC3"/>
    <w:rsid w:val="6CFD43DC"/>
    <w:rsid w:val="6D095C70"/>
    <w:rsid w:val="6D216B9A"/>
    <w:rsid w:val="6DCD1231"/>
    <w:rsid w:val="6E1319A6"/>
    <w:rsid w:val="6F3E2A63"/>
    <w:rsid w:val="6F9524BE"/>
    <w:rsid w:val="6FA95DB8"/>
    <w:rsid w:val="70F03058"/>
    <w:rsid w:val="716C351C"/>
    <w:rsid w:val="71BD4157"/>
    <w:rsid w:val="71F72585"/>
    <w:rsid w:val="71FB0F8C"/>
    <w:rsid w:val="72294059"/>
    <w:rsid w:val="722F5F63"/>
    <w:rsid w:val="72D37E89"/>
    <w:rsid w:val="738F6E24"/>
    <w:rsid w:val="7443214A"/>
    <w:rsid w:val="745A55F3"/>
    <w:rsid w:val="758D0E68"/>
    <w:rsid w:val="75AE50E0"/>
    <w:rsid w:val="75B15BA4"/>
    <w:rsid w:val="75EB4A85"/>
    <w:rsid w:val="761323C6"/>
    <w:rsid w:val="76546ADB"/>
    <w:rsid w:val="76926517"/>
    <w:rsid w:val="76A43EB3"/>
    <w:rsid w:val="76F352B7"/>
    <w:rsid w:val="772A798F"/>
    <w:rsid w:val="77425036"/>
    <w:rsid w:val="77CA3C95"/>
    <w:rsid w:val="78181816"/>
    <w:rsid w:val="78234B19"/>
    <w:rsid w:val="78C31CAF"/>
    <w:rsid w:val="78CF5AC2"/>
    <w:rsid w:val="7A687DE1"/>
    <w:rsid w:val="7ADB489D"/>
    <w:rsid w:val="7B356C01"/>
    <w:rsid w:val="7B3E6B40"/>
    <w:rsid w:val="7C664024"/>
    <w:rsid w:val="7C970076"/>
    <w:rsid w:val="7ED60925"/>
    <w:rsid w:val="7EFF5279"/>
    <w:rsid w:val="7F6E1D9D"/>
    <w:rsid w:val="7F9F256C"/>
    <w:rsid w:val="7FB3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C26387"/>
  <w15:docId w15:val="{16320941-FEB5-4740-AFE8-CE4839D2E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566"/>
    </w:pPr>
  </w:style>
  <w:style w:type="paragraph" w:styleId="List">
    <w:name w:val="List"/>
    <w:basedOn w:val="Normal"/>
    <w:qFormat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  <w:pPr>
      <w:ind w:left="851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color w:val="000000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unhideWhenUsed/>
    <w:rsid w:val="00737948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D74AA2-DE22-4BE7-B3D3-818E84877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Andy Bennett</cp:lastModifiedBy>
  <cp:revision>3</cp:revision>
  <cp:lastPrinted>2000-02-29T11:31:00Z</cp:lastPrinted>
  <dcterms:created xsi:type="dcterms:W3CDTF">2024-06-20T08:15:00Z</dcterms:created>
  <dcterms:modified xsi:type="dcterms:W3CDTF">2024-06-20T08:21:00Z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  <property fmtid="{D5CDD505-2E9C-101B-9397-08002B2CF9AE}" pid="17" name="KSOProductBuildVer">
    <vt:lpwstr>2052-11.8.2.12085</vt:lpwstr>
  </property>
  <property fmtid="{D5CDD505-2E9C-101B-9397-08002B2CF9AE}" pid="18" name="ICV">
    <vt:lpwstr>2DC2766221FE4F0290B3C9898DEDBB54</vt:lpwstr>
  </property>
</Properties>
</file>